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8809" w14:textId="77777777" w:rsidR="00EC77DF" w:rsidRPr="00EC77DF" w:rsidRDefault="00EC77DF" w:rsidP="00EC77DF">
      <w:pPr>
        <w:rPr>
          <w:rFonts w:asciiTheme="minorHAnsi" w:hAnsiTheme="minorHAnsi"/>
          <w:sz w:val="22"/>
          <w:szCs w:val="22"/>
        </w:rPr>
      </w:pPr>
    </w:p>
    <w:p w14:paraId="57B482AE" w14:textId="1DB167CA" w:rsidR="00E235AE" w:rsidRPr="00E235AE" w:rsidRDefault="00E235AE" w:rsidP="00E235AE">
      <w:pPr>
        <w:jc w:val="center"/>
        <w:rPr>
          <w:rFonts w:asciiTheme="minorHAnsi" w:hAnsiTheme="minorHAnsi"/>
          <w:sz w:val="22"/>
          <w:szCs w:val="22"/>
        </w:rPr>
      </w:pPr>
      <w:r w:rsidRPr="002523DD">
        <w:rPr>
          <w:rFonts w:asciiTheme="minorHAnsi" w:hAnsiTheme="minorHAnsi"/>
          <w:sz w:val="22"/>
          <w:szCs w:val="22"/>
        </w:rPr>
        <w:t xml:space="preserve">Saksnr. </w:t>
      </w:r>
      <w:r w:rsidR="002523DD" w:rsidRPr="002523DD">
        <w:rPr>
          <w:rFonts w:asciiTheme="minorHAnsi" w:hAnsiTheme="minorHAnsi"/>
          <w:sz w:val="22"/>
          <w:szCs w:val="22"/>
        </w:rPr>
        <w:t>2</w:t>
      </w:r>
      <w:r w:rsidR="00123F1E">
        <w:rPr>
          <w:rFonts w:asciiTheme="minorHAnsi" w:hAnsiTheme="minorHAnsi"/>
          <w:sz w:val="22"/>
          <w:szCs w:val="22"/>
        </w:rPr>
        <w:t>6/</w:t>
      </w:r>
      <w:r w:rsidR="00B85EC6">
        <w:rPr>
          <w:rFonts w:asciiTheme="minorHAnsi" w:hAnsiTheme="minorHAnsi"/>
          <w:sz w:val="22"/>
          <w:szCs w:val="22"/>
        </w:rPr>
        <w:t>9740</w:t>
      </w:r>
    </w:p>
    <w:p w14:paraId="43063D01" w14:textId="77777777" w:rsidR="00E235AE" w:rsidRPr="00E235AE" w:rsidRDefault="00E235AE" w:rsidP="00E235AE">
      <w:pPr>
        <w:jc w:val="center"/>
        <w:rPr>
          <w:rFonts w:asciiTheme="minorHAnsi" w:hAnsiTheme="minorHAnsi"/>
          <w:sz w:val="22"/>
          <w:szCs w:val="22"/>
        </w:rPr>
      </w:pPr>
    </w:p>
    <w:p w14:paraId="615F2980" w14:textId="77777777" w:rsidR="00E235AE" w:rsidRPr="00E235AE" w:rsidRDefault="00E235AE" w:rsidP="00E235AE">
      <w:pPr>
        <w:jc w:val="center"/>
        <w:rPr>
          <w:rFonts w:asciiTheme="minorHAnsi" w:hAnsiTheme="minorHAnsi"/>
          <w:b/>
          <w:sz w:val="40"/>
          <w:szCs w:val="40"/>
        </w:rPr>
      </w:pPr>
    </w:p>
    <w:p w14:paraId="1AC8010C" w14:textId="77777777" w:rsidR="00E235AE" w:rsidRPr="00E235AE" w:rsidRDefault="00E235AE" w:rsidP="00E235AE">
      <w:pPr>
        <w:jc w:val="center"/>
        <w:rPr>
          <w:rFonts w:asciiTheme="minorHAnsi" w:hAnsiTheme="minorHAnsi"/>
          <w:b/>
          <w:sz w:val="40"/>
          <w:szCs w:val="40"/>
        </w:rPr>
      </w:pPr>
    </w:p>
    <w:p w14:paraId="05DCF245" w14:textId="77777777" w:rsidR="00E235AE" w:rsidRPr="00E235AE" w:rsidRDefault="00E235AE" w:rsidP="00E235AE">
      <w:pPr>
        <w:jc w:val="center"/>
        <w:rPr>
          <w:rFonts w:asciiTheme="minorHAnsi" w:hAnsiTheme="minorHAnsi"/>
          <w:b/>
          <w:sz w:val="40"/>
          <w:szCs w:val="40"/>
        </w:rPr>
      </w:pPr>
      <w:r w:rsidRPr="00E235AE">
        <w:rPr>
          <w:rFonts w:asciiTheme="minorHAnsi" w:hAnsiTheme="minorHAnsi"/>
          <w:b/>
          <w:sz w:val="40"/>
          <w:szCs w:val="40"/>
        </w:rPr>
        <w:t>TILBUD</w:t>
      </w:r>
    </w:p>
    <w:p w14:paraId="0846EA6E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</w:p>
    <w:p w14:paraId="239C3BA1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  <w:r w:rsidRPr="00E235AE">
        <w:rPr>
          <w:rFonts w:asciiTheme="minorHAnsi" w:hAnsiTheme="minorHAnsi"/>
          <w:sz w:val="40"/>
          <w:szCs w:val="40"/>
        </w:rPr>
        <w:t>for levering av</w:t>
      </w:r>
    </w:p>
    <w:p w14:paraId="3BA855C6" w14:textId="0B2584FD" w:rsidR="00E235AE" w:rsidRPr="002523DD" w:rsidRDefault="00102C21" w:rsidP="00E235AE">
      <w:pPr>
        <w:jc w:val="center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brøyt</w:t>
      </w:r>
      <w:r w:rsidR="00DD7D3E">
        <w:rPr>
          <w:rFonts w:asciiTheme="minorHAnsi" w:hAnsiTheme="minorHAnsi"/>
          <w:sz w:val="40"/>
          <w:szCs w:val="40"/>
        </w:rPr>
        <w:t>ing og strøing av</w:t>
      </w:r>
      <w:r>
        <w:rPr>
          <w:rFonts w:asciiTheme="minorHAnsi" w:hAnsiTheme="minorHAnsi"/>
          <w:sz w:val="40"/>
          <w:szCs w:val="40"/>
        </w:rPr>
        <w:t xml:space="preserve"> kommunale veier</w:t>
      </w:r>
      <w:r w:rsidR="00E06742">
        <w:rPr>
          <w:rFonts w:asciiTheme="minorHAnsi" w:hAnsiTheme="minorHAnsi"/>
          <w:sz w:val="40"/>
          <w:szCs w:val="40"/>
        </w:rPr>
        <w:t>,</w:t>
      </w:r>
      <w:r w:rsidR="009E6E39">
        <w:rPr>
          <w:rFonts w:asciiTheme="minorHAnsi" w:hAnsiTheme="minorHAnsi"/>
          <w:sz w:val="40"/>
          <w:szCs w:val="40"/>
        </w:rPr>
        <w:t xml:space="preserve"> og</w:t>
      </w:r>
      <w:r w:rsidR="00E06742">
        <w:rPr>
          <w:rFonts w:asciiTheme="minorHAnsi" w:hAnsiTheme="minorHAnsi"/>
          <w:sz w:val="40"/>
          <w:szCs w:val="40"/>
        </w:rPr>
        <w:t xml:space="preserve"> gang- og sykkelveier</w:t>
      </w:r>
    </w:p>
    <w:p w14:paraId="43EF4EF1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  <w:r w:rsidRPr="00E235AE">
        <w:rPr>
          <w:rFonts w:asciiTheme="minorHAnsi" w:hAnsiTheme="minorHAnsi"/>
          <w:sz w:val="40"/>
          <w:szCs w:val="40"/>
        </w:rPr>
        <w:t>til Bærum kommune</w:t>
      </w:r>
    </w:p>
    <w:p w14:paraId="4EB44E5D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</w:p>
    <w:p w14:paraId="762F2551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  <w:r w:rsidRPr="00E235AE">
        <w:rPr>
          <w:rFonts w:asciiTheme="minorHAnsi" w:hAnsiTheme="minorHAnsi"/>
          <w:sz w:val="40"/>
          <w:szCs w:val="40"/>
        </w:rPr>
        <w:t>fra</w:t>
      </w:r>
    </w:p>
    <w:p w14:paraId="09B784F9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</w:p>
    <w:p w14:paraId="6074F156" w14:textId="77777777" w:rsidR="00E235AE" w:rsidRPr="00E235AE" w:rsidRDefault="00E235AE" w:rsidP="00E235AE">
      <w:pPr>
        <w:spacing w:line="276" w:lineRule="auto"/>
        <w:rPr>
          <w:rFonts w:asciiTheme="minorHAnsi" w:hAnsiTheme="minorHAnsi"/>
          <w:sz w:val="22"/>
          <w:szCs w:val="22"/>
        </w:rPr>
      </w:pPr>
      <w:bookmarkStart w:id="0" w:name="OLE_LINK1"/>
      <w:bookmarkStart w:id="1" w:name="OLE_LINK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10"/>
        <w:gridCol w:w="6185"/>
      </w:tblGrid>
      <w:tr w:rsidR="00E235AE" w:rsidRPr="00E235AE" w14:paraId="05EA396E" w14:textId="77777777" w:rsidTr="004C1C0B">
        <w:tc>
          <w:tcPr>
            <w:tcW w:w="2376" w:type="dxa"/>
            <w:vAlign w:val="center"/>
          </w:tcPr>
          <w:p w14:paraId="015B68E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Firmanavn</w:t>
            </w:r>
          </w:p>
        </w:tc>
        <w:tc>
          <w:tcPr>
            <w:tcW w:w="6834" w:type="dxa"/>
            <w:vAlign w:val="center"/>
          </w:tcPr>
          <w:p w14:paraId="2AD3442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33F2DF36" w14:textId="77777777" w:rsidTr="004C1C0B">
        <w:tc>
          <w:tcPr>
            <w:tcW w:w="2376" w:type="dxa"/>
            <w:vAlign w:val="center"/>
          </w:tcPr>
          <w:p w14:paraId="05A9E4D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Organisasjonsnr.</w:t>
            </w:r>
          </w:p>
        </w:tc>
        <w:tc>
          <w:tcPr>
            <w:tcW w:w="6834" w:type="dxa"/>
            <w:vAlign w:val="center"/>
          </w:tcPr>
          <w:p w14:paraId="61BD3DA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58DC559F" w14:textId="77777777" w:rsidTr="004C1C0B">
        <w:tc>
          <w:tcPr>
            <w:tcW w:w="2376" w:type="dxa"/>
            <w:vAlign w:val="center"/>
          </w:tcPr>
          <w:p w14:paraId="0769EAF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Postadresse</w:t>
            </w:r>
          </w:p>
        </w:tc>
        <w:tc>
          <w:tcPr>
            <w:tcW w:w="6834" w:type="dxa"/>
            <w:vAlign w:val="center"/>
          </w:tcPr>
          <w:p w14:paraId="0566EE9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7BC40033" w14:textId="77777777" w:rsidTr="004C1C0B">
        <w:tc>
          <w:tcPr>
            <w:tcW w:w="2376" w:type="dxa"/>
            <w:vAlign w:val="center"/>
          </w:tcPr>
          <w:p w14:paraId="17CDA023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Postnr. og sted</w:t>
            </w:r>
          </w:p>
        </w:tc>
        <w:tc>
          <w:tcPr>
            <w:tcW w:w="6834" w:type="dxa"/>
            <w:vAlign w:val="center"/>
          </w:tcPr>
          <w:p w14:paraId="46851D5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0F8CF96D" w14:textId="77777777" w:rsidTr="004C1C0B">
        <w:tc>
          <w:tcPr>
            <w:tcW w:w="2376" w:type="dxa"/>
            <w:vAlign w:val="center"/>
          </w:tcPr>
          <w:p w14:paraId="2948A40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Telefon</w:t>
            </w:r>
          </w:p>
        </w:tc>
        <w:tc>
          <w:tcPr>
            <w:tcW w:w="6834" w:type="dxa"/>
            <w:vAlign w:val="center"/>
          </w:tcPr>
          <w:p w14:paraId="62CA8CE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bookmarkEnd w:id="0"/>
      <w:bookmarkEnd w:id="1"/>
    </w:tbl>
    <w:p w14:paraId="2E498D36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56BB1673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5"/>
        <w:gridCol w:w="6200"/>
      </w:tblGrid>
      <w:tr w:rsidR="00E235AE" w:rsidRPr="00E235AE" w14:paraId="4AD7D1BF" w14:textId="77777777" w:rsidTr="004C1C0B">
        <w:tc>
          <w:tcPr>
            <w:tcW w:w="2376" w:type="dxa"/>
            <w:vAlign w:val="center"/>
          </w:tcPr>
          <w:p w14:paraId="62591EB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Kontaktperson</w:t>
            </w:r>
          </w:p>
        </w:tc>
        <w:tc>
          <w:tcPr>
            <w:tcW w:w="6834" w:type="dxa"/>
            <w:vAlign w:val="center"/>
          </w:tcPr>
          <w:p w14:paraId="0FFBD2E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22BDD46F" w14:textId="77777777" w:rsidTr="004C1C0B">
        <w:tc>
          <w:tcPr>
            <w:tcW w:w="2376" w:type="dxa"/>
            <w:vAlign w:val="center"/>
          </w:tcPr>
          <w:p w14:paraId="54966BB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E-post</w:t>
            </w:r>
          </w:p>
        </w:tc>
        <w:tc>
          <w:tcPr>
            <w:tcW w:w="6834" w:type="dxa"/>
            <w:vAlign w:val="center"/>
          </w:tcPr>
          <w:p w14:paraId="29AE674E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7A4044DE" w14:textId="77777777" w:rsidTr="004C1C0B">
        <w:tc>
          <w:tcPr>
            <w:tcW w:w="2376" w:type="dxa"/>
            <w:vAlign w:val="center"/>
          </w:tcPr>
          <w:p w14:paraId="678B6988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Telefon</w:t>
            </w:r>
          </w:p>
        </w:tc>
        <w:tc>
          <w:tcPr>
            <w:tcW w:w="6834" w:type="dxa"/>
            <w:vAlign w:val="center"/>
          </w:tcPr>
          <w:p w14:paraId="6A5C83FC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098F45E3" w14:textId="77777777" w:rsidTr="004C1C0B">
        <w:tc>
          <w:tcPr>
            <w:tcW w:w="2376" w:type="dxa"/>
            <w:vAlign w:val="center"/>
          </w:tcPr>
          <w:p w14:paraId="0E9EEF30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Mobil</w:t>
            </w:r>
          </w:p>
        </w:tc>
        <w:tc>
          <w:tcPr>
            <w:tcW w:w="6834" w:type="dxa"/>
            <w:vAlign w:val="center"/>
          </w:tcPr>
          <w:p w14:paraId="024AC5B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878D17C" w14:textId="77777777" w:rsidR="00E235AE" w:rsidRPr="00E235AE" w:rsidRDefault="00E235AE" w:rsidP="00E235AE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2E095F79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38A082EB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00CB42AC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10C97709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3168C3DE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b/>
          <w:sz w:val="28"/>
          <w:szCs w:val="28"/>
        </w:rPr>
        <w:br w:type="page"/>
      </w:r>
      <w:bookmarkStart w:id="2" w:name="_Toc419960499"/>
    </w:p>
    <w:bookmarkEnd w:id="2"/>
    <w:p w14:paraId="1B2EF0EB" w14:textId="77777777" w:rsidR="00E235AE" w:rsidRPr="00E235AE" w:rsidRDefault="00E235AE" w:rsidP="00E235AE">
      <w:pPr>
        <w:keepNext/>
        <w:tabs>
          <w:tab w:val="left" w:pos="578"/>
        </w:tabs>
        <w:spacing w:before="480" w:after="60"/>
        <w:ind w:left="578" w:hanging="578"/>
        <w:outlineLvl w:val="0"/>
        <w:rPr>
          <w:rFonts w:asciiTheme="minorHAnsi" w:hAnsiTheme="minorHAnsi" w:cs="Arial"/>
          <w:b/>
          <w:bCs/>
          <w:caps/>
          <w:kern w:val="32"/>
          <w:sz w:val="28"/>
          <w:szCs w:val="32"/>
        </w:rPr>
      </w:pPr>
      <w:r w:rsidRPr="00E235AE">
        <w:rPr>
          <w:rFonts w:asciiTheme="minorHAnsi" w:hAnsiTheme="minorHAnsi" w:cs="Arial"/>
          <w:b/>
          <w:bCs/>
          <w:caps/>
          <w:kern w:val="32"/>
          <w:sz w:val="28"/>
          <w:szCs w:val="32"/>
        </w:rPr>
        <w:lastRenderedPageBreak/>
        <w:t>Tilbudet består av følgende dokumentasjon:</w:t>
      </w:r>
    </w:p>
    <w:p w14:paraId="72DD35F8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  <w:bookmarkStart w:id="3" w:name="OLE_LINK9"/>
      <w:bookmarkStart w:id="4" w:name="OLE_LINK10"/>
      <w:r w:rsidRPr="00E235AE">
        <w:rPr>
          <w:rFonts w:asciiTheme="minorHAnsi" w:hAnsiTheme="minorHAnsi"/>
          <w:smallCaps/>
          <w:sz w:val="22"/>
          <w:szCs w:val="22"/>
        </w:rPr>
        <w:t>Sett kryss i alle aktuelle ruter.</w:t>
      </w:r>
    </w:p>
    <w:p w14:paraId="2B6C59B1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</w:p>
    <w:bookmarkEnd w:id="3"/>
    <w:bookmarkEnd w:id="4"/>
    <w:p w14:paraId="76B992AB" w14:textId="74EF5BBE" w:rsidR="00E235AE" w:rsidRPr="00BB2DFF" w:rsidRDefault="00E235AE" w:rsidP="00773932">
      <w:pPr>
        <w:pStyle w:val="Listeavsnitt"/>
        <w:keepNext/>
        <w:numPr>
          <w:ilvl w:val="0"/>
          <w:numId w:val="3"/>
        </w:numPr>
        <w:tabs>
          <w:tab w:val="num" w:pos="426"/>
        </w:tabs>
        <w:spacing w:before="240" w:after="60"/>
        <w:ind w:hanging="72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BB2DFF">
        <w:rPr>
          <w:rFonts w:asciiTheme="minorHAnsi" w:hAnsiTheme="minorHAnsi" w:cs="Arial"/>
          <w:b/>
          <w:bCs/>
          <w:iCs/>
          <w:sz w:val="28"/>
          <w:szCs w:val="28"/>
        </w:rPr>
        <w:t>Tilbudsbrev</w:t>
      </w:r>
    </w:p>
    <w:p w14:paraId="483CB33D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612205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3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235AE">
        <w:rPr>
          <w:rFonts w:asciiTheme="minorHAnsi" w:hAnsiTheme="minorHAnsi"/>
          <w:sz w:val="22"/>
          <w:szCs w:val="22"/>
        </w:rPr>
        <w:tab/>
        <w:t>Signert tilbudsbrev (dette dokumentet)</w:t>
      </w:r>
    </w:p>
    <w:p w14:paraId="5BB51495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4CE387C6" w14:textId="2A6259A0" w:rsidR="00E235AE" w:rsidRPr="00BB2DFF" w:rsidRDefault="00E235AE" w:rsidP="00773932">
      <w:pPr>
        <w:pStyle w:val="Listeavsnitt"/>
        <w:keepNext/>
        <w:numPr>
          <w:ilvl w:val="0"/>
          <w:numId w:val="3"/>
        </w:numPr>
        <w:tabs>
          <w:tab w:val="num" w:pos="426"/>
        </w:tabs>
        <w:spacing w:before="240" w:after="60"/>
        <w:ind w:hanging="72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BB2DFF">
        <w:rPr>
          <w:rFonts w:asciiTheme="minorHAnsi" w:hAnsiTheme="minorHAnsi" w:cs="Arial"/>
          <w:b/>
          <w:bCs/>
          <w:iCs/>
          <w:sz w:val="28"/>
          <w:szCs w:val="28"/>
        </w:rPr>
        <w:t>Dokumentasjon av kvalifikasjonskrav</w:t>
      </w:r>
    </w:p>
    <w:p w14:paraId="4FDC8322" w14:textId="77777777" w:rsidR="00E235AE" w:rsidRPr="002523DD" w:rsidRDefault="00E235AE" w:rsidP="00E235AE">
      <w:pPr>
        <w:keepNext/>
        <w:numPr>
          <w:ilvl w:val="2"/>
          <w:numId w:val="0"/>
        </w:numPr>
        <w:tabs>
          <w:tab w:val="num" w:pos="578"/>
        </w:tabs>
        <w:spacing w:before="240" w:after="60"/>
        <w:ind w:left="578" w:hanging="578"/>
        <w:outlineLvl w:val="2"/>
        <w:rPr>
          <w:rFonts w:asciiTheme="minorHAnsi" w:hAnsiTheme="minorHAnsi" w:cs="Arial"/>
          <w:b/>
          <w:bCs/>
          <w:sz w:val="22"/>
          <w:szCs w:val="26"/>
        </w:rPr>
      </w:pPr>
      <w:bookmarkStart w:id="5" w:name="OLE_LINK3"/>
      <w:bookmarkStart w:id="6" w:name="OLE_LINK4"/>
      <w:bookmarkStart w:id="7" w:name="OLE_LINK5"/>
      <w:bookmarkStart w:id="8" w:name="OLE_LINK6"/>
      <w:r w:rsidRPr="002523DD">
        <w:rPr>
          <w:rFonts w:asciiTheme="minorHAnsi" w:hAnsiTheme="minorHAnsi" w:cs="Arial"/>
          <w:b/>
          <w:bCs/>
          <w:sz w:val="22"/>
          <w:szCs w:val="26"/>
        </w:rPr>
        <w:t>Egenerklæring ESPD utfylt i konkurranseløsningen Mercell</w:t>
      </w:r>
    </w:p>
    <w:p w14:paraId="599F7EC6" w14:textId="43296F80" w:rsidR="00E235AE" w:rsidRPr="002523DD" w:rsidRDefault="00E235AE" w:rsidP="00E235AE">
      <w:pPr>
        <w:rPr>
          <w:rFonts w:asciiTheme="minorHAnsi" w:hAnsiTheme="minorHAnsi"/>
          <w:i/>
          <w:sz w:val="22"/>
          <w:szCs w:val="22"/>
        </w:rPr>
      </w:pPr>
    </w:p>
    <w:bookmarkEnd w:id="5"/>
    <w:bookmarkEnd w:id="6"/>
    <w:bookmarkEnd w:id="7"/>
    <w:bookmarkEnd w:id="8"/>
    <w:p w14:paraId="56CF6073" w14:textId="77777777" w:rsidR="00E235AE" w:rsidRDefault="00000000" w:rsidP="00E235AE">
      <w:pPr>
        <w:ind w:left="1418" w:hanging="713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eastAsia="MS Gothic" w:hAnsiTheme="minorHAnsi"/>
            <w:sz w:val="22"/>
            <w:szCs w:val="22"/>
          </w:rPr>
          <w:id w:val="440262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35AE"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="00E235AE" w:rsidRPr="002523DD">
        <w:rPr>
          <w:rFonts w:asciiTheme="minorHAnsi" w:hAnsiTheme="minorHAnsi"/>
          <w:sz w:val="22"/>
          <w:szCs w:val="22"/>
        </w:rPr>
        <w:tab/>
        <w:t>Utfylt egenerklæring ESPD som foreløpig dokumentasjon på at leverandøren oppfyller kvalifikasjonskravene.</w:t>
      </w:r>
    </w:p>
    <w:p w14:paraId="3D410910" w14:textId="77777777" w:rsidR="00A10570" w:rsidRDefault="00A10570" w:rsidP="00A10570">
      <w:pPr>
        <w:rPr>
          <w:rFonts w:asciiTheme="minorHAnsi" w:hAnsiTheme="minorHAnsi"/>
          <w:sz w:val="22"/>
          <w:szCs w:val="22"/>
        </w:rPr>
      </w:pPr>
    </w:p>
    <w:p w14:paraId="572C50E1" w14:textId="04DB8E5F" w:rsidR="00A10570" w:rsidRDefault="00A10570" w:rsidP="00A10570">
      <w:pPr>
        <w:rPr>
          <w:rFonts w:asciiTheme="minorHAnsi" w:hAnsiTheme="minorHAnsi"/>
          <w:sz w:val="22"/>
          <w:szCs w:val="22"/>
        </w:rPr>
      </w:pPr>
      <w:r w:rsidRPr="0052596C">
        <w:rPr>
          <w:rFonts w:asciiTheme="minorHAnsi" w:hAnsiTheme="minorHAnsi"/>
          <w:b/>
          <w:bCs/>
          <w:sz w:val="22"/>
          <w:szCs w:val="22"/>
        </w:rPr>
        <w:t>Dokumentasjon for alle relevante kvalifikasjonskrav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72D14F3D" w14:textId="77777777" w:rsidR="0052596C" w:rsidRPr="00E235AE" w:rsidRDefault="0052596C" w:rsidP="00A10570">
      <w:pPr>
        <w:rPr>
          <w:rFonts w:asciiTheme="minorHAnsi" w:hAnsiTheme="minorHAnsi"/>
          <w:sz w:val="22"/>
          <w:szCs w:val="22"/>
        </w:rPr>
      </w:pPr>
    </w:p>
    <w:p w14:paraId="2FC62AD1" w14:textId="77777777" w:rsidR="005D44C1" w:rsidRDefault="0052596C" w:rsidP="00E235A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eastAsia="MS Gothic" w:hAnsiTheme="minorHAnsi"/>
            <w:sz w:val="22"/>
            <w:szCs w:val="22"/>
          </w:rPr>
          <w:id w:val="-1842847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Pr="002523DD">
        <w:rPr>
          <w:rFonts w:asciiTheme="minorHAnsi" w:hAnsiTheme="minorHAnsi"/>
          <w:sz w:val="22"/>
          <w:szCs w:val="22"/>
        </w:rPr>
        <w:tab/>
      </w:r>
      <w:r w:rsidR="005D44C1">
        <w:rPr>
          <w:rFonts w:asciiTheme="minorHAnsi" w:hAnsiTheme="minorHAnsi"/>
          <w:sz w:val="22"/>
          <w:szCs w:val="22"/>
        </w:rPr>
        <w:t xml:space="preserve">Fullmakt og signatur for utlevering av informasjon om skatt- og avgifter </w:t>
      </w:r>
    </w:p>
    <w:p w14:paraId="77DED52B" w14:textId="2822E9F2" w:rsidR="00840ACE" w:rsidRDefault="005D44C1" w:rsidP="005D44C1">
      <w:pPr>
        <w:ind w:left="720" w:firstLine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(kun dersom dette ikke er levert tidligere)</w:t>
      </w:r>
      <w:r w:rsidR="008472A2">
        <w:rPr>
          <w:rFonts w:asciiTheme="minorHAnsi" w:hAnsiTheme="minorHAnsi"/>
          <w:sz w:val="22"/>
          <w:szCs w:val="22"/>
        </w:rPr>
        <w:t xml:space="preserve">, jf. punkt 3.2 Krav 1. </w:t>
      </w:r>
    </w:p>
    <w:p w14:paraId="227A031F" w14:textId="77777777" w:rsidR="00CE0E21" w:rsidRDefault="00840ACE" w:rsidP="00CE0E21">
      <w:pPr>
        <w:ind w:left="720" w:hanging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eastAsia="MS Gothic" w:hAnsiTheme="minorHAnsi"/>
            <w:sz w:val="22"/>
            <w:szCs w:val="22"/>
          </w:rPr>
          <w:id w:val="-314176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Pr="002523DD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Fullstendige dokumentasjonsbevis for k</w:t>
      </w:r>
      <w:r w:rsidRPr="002523DD">
        <w:rPr>
          <w:rFonts w:asciiTheme="minorHAnsi" w:hAnsiTheme="minorHAnsi"/>
          <w:sz w:val="22"/>
          <w:szCs w:val="22"/>
        </w:rPr>
        <w:t>valifikasjonskrav</w:t>
      </w:r>
      <w:r>
        <w:rPr>
          <w:rFonts w:asciiTheme="minorHAnsi" w:hAnsiTheme="minorHAnsi"/>
          <w:sz w:val="22"/>
          <w:szCs w:val="22"/>
        </w:rPr>
        <w:t>ene</w:t>
      </w:r>
      <w:r w:rsidR="00CE0E21">
        <w:rPr>
          <w:rFonts w:asciiTheme="minorHAnsi" w:hAnsiTheme="minorHAnsi"/>
          <w:sz w:val="22"/>
          <w:szCs w:val="22"/>
        </w:rPr>
        <w:t>,</w:t>
      </w:r>
    </w:p>
    <w:p w14:paraId="60B174F7" w14:textId="520A0EE3" w:rsidR="00840ACE" w:rsidRDefault="00CE0E21" w:rsidP="00CE0E21">
      <w:pPr>
        <w:ind w:left="720" w:firstLine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inklusive utfylt vedlegg 11. </w:t>
      </w:r>
    </w:p>
    <w:p w14:paraId="604CEF13" w14:textId="77777777" w:rsidR="00E67A99" w:rsidRDefault="00E67A99" w:rsidP="00E235AE">
      <w:pPr>
        <w:rPr>
          <w:rFonts w:asciiTheme="minorHAnsi" w:hAnsiTheme="minorHAnsi"/>
          <w:sz w:val="22"/>
          <w:szCs w:val="22"/>
        </w:rPr>
      </w:pPr>
    </w:p>
    <w:p w14:paraId="01C24381" w14:textId="77777777" w:rsidR="00E67A99" w:rsidRDefault="00E67A99" w:rsidP="00E67A99">
      <w:pPr>
        <w:tabs>
          <w:tab w:val="num" w:pos="576"/>
        </w:tabs>
        <w:ind w:hanging="1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Oppdragsgiver bes om at dette leveres ved tilbudsfrist for å spare tid. Det skal senest leveres før tildeling, når oppdragsgiver ber om det. </w:t>
      </w:r>
    </w:p>
    <w:p w14:paraId="7E37BAC9" w14:textId="14A4559A" w:rsidR="00E67A99" w:rsidRPr="00E235AE" w:rsidRDefault="00E67A99" w:rsidP="00E235AE">
      <w:pPr>
        <w:rPr>
          <w:rFonts w:asciiTheme="minorHAnsi" w:hAnsiTheme="minorHAnsi"/>
          <w:sz w:val="22"/>
          <w:szCs w:val="22"/>
        </w:rPr>
      </w:pPr>
    </w:p>
    <w:p w14:paraId="22A5F952" w14:textId="5BE2C553" w:rsidR="00E235AE" w:rsidRPr="00BB2DFF" w:rsidRDefault="00BB2DFF" w:rsidP="00773932">
      <w:pPr>
        <w:pStyle w:val="Listeavsnitt"/>
        <w:keepNext/>
        <w:numPr>
          <w:ilvl w:val="0"/>
          <w:numId w:val="3"/>
        </w:numPr>
        <w:tabs>
          <w:tab w:val="num" w:pos="426"/>
        </w:tabs>
        <w:spacing w:before="240" w:after="60"/>
        <w:ind w:hanging="72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>
        <w:rPr>
          <w:rFonts w:asciiTheme="minorHAnsi" w:hAnsiTheme="minorHAnsi" w:cs="Arial"/>
          <w:b/>
          <w:bCs/>
          <w:iCs/>
          <w:sz w:val="28"/>
          <w:szCs w:val="28"/>
        </w:rPr>
        <w:t xml:space="preserve"> </w:t>
      </w:r>
      <w:r w:rsidR="00E235AE" w:rsidRPr="00BB2DFF">
        <w:rPr>
          <w:rFonts w:asciiTheme="minorHAnsi" w:hAnsiTheme="minorHAnsi" w:cs="Arial"/>
          <w:b/>
          <w:bCs/>
          <w:iCs/>
          <w:sz w:val="28"/>
          <w:szCs w:val="28"/>
        </w:rPr>
        <w:t>Støtte fra andre virksomheter</w:t>
      </w:r>
    </w:p>
    <w:p w14:paraId="545A75DC" w14:textId="51D1D199" w:rsidR="00E235AE" w:rsidRPr="002523DD" w:rsidRDefault="00E235AE" w:rsidP="00E235AE">
      <w:pPr>
        <w:rPr>
          <w:rFonts w:asciiTheme="minorHAnsi" w:hAnsiTheme="minorHAnsi"/>
          <w:sz w:val="22"/>
          <w:szCs w:val="22"/>
        </w:rPr>
      </w:pPr>
      <w:r w:rsidRPr="002523DD"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eastAsia="MS Gothic" w:hAnsiTheme="minorHAnsi"/>
            <w:sz w:val="22"/>
            <w:szCs w:val="22"/>
          </w:rPr>
          <w:id w:val="1106781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Pr="002523DD">
        <w:rPr>
          <w:rFonts w:asciiTheme="minorHAnsi" w:hAnsiTheme="minorHAnsi"/>
          <w:sz w:val="22"/>
          <w:szCs w:val="22"/>
        </w:rPr>
        <w:tab/>
        <w:t>Signert(e) forpliktelseserklæring(er) fra støttende virksomhet(er)</w:t>
      </w:r>
      <w:r w:rsidR="00BB2DFF">
        <w:rPr>
          <w:rFonts w:asciiTheme="minorHAnsi" w:hAnsiTheme="minorHAnsi"/>
          <w:sz w:val="22"/>
          <w:szCs w:val="22"/>
        </w:rPr>
        <w:t xml:space="preserve"> (vedlegg 8)</w:t>
      </w:r>
    </w:p>
    <w:p w14:paraId="2D68662B" w14:textId="74FC3D9F" w:rsidR="00E235AE" w:rsidRDefault="00000000" w:rsidP="00E235AE">
      <w:pPr>
        <w:ind w:left="1418" w:hanging="713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eastAsia="MS Gothic" w:hAnsiTheme="minorHAnsi"/>
            <w:sz w:val="22"/>
            <w:szCs w:val="22"/>
          </w:rPr>
          <w:id w:val="1823234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2BB8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12BB8">
        <w:rPr>
          <w:rFonts w:asciiTheme="minorHAnsi" w:eastAsia="MS Gothic" w:hAnsiTheme="minorHAnsi"/>
          <w:sz w:val="22"/>
          <w:szCs w:val="22"/>
        </w:rPr>
        <w:tab/>
      </w:r>
      <w:r w:rsidR="00E235AE" w:rsidRPr="002523DD">
        <w:rPr>
          <w:rFonts w:asciiTheme="minorHAnsi" w:hAnsiTheme="minorHAnsi"/>
          <w:sz w:val="22"/>
          <w:szCs w:val="22"/>
        </w:rPr>
        <w:t>Utfylt egenerklæring ESPD fra støttende virksomhet(er) i Mercell</w:t>
      </w:r>
    </w:p>
    <w:p w14:paraId="3A95C802" w14:textId="460DA2ED" w:rsidR="003E3B86" w:rsidRDefault="0002362F" w:rsidP="0002362F">
      <w:pPr>
        <w:ind w:firstLine="705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eastAsia="MS Gothic" w:hAnsiTheme="minorHAnsi"/>
            <w:sz w:val="22"/>
            <w:szCs w:val="22"/>
          </w:rPr>
          <w:id w:val="-1958248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</w:r>
      <w:r w:rsidR="003E3B86">
        <w:rPr>
          <w:rFonts w:asciiTheme="minorHAnsi" w:hAnsiTheme="minorHAnsi"/>
          <w:sz w:val="22"/>
          <w:szCs w:val="22"/>
        </w:rPr>
        <w:t xml:space="preserve">Fullmakt og signatur for utlevering av informasjon om skatt- og avgifter </w:t>
      </w:r>
    </w:p>
    <w:p w14:paraId="1F26C341" w14:textId="655B0715" w:rsidR="003E3B86" w:rsidRDefault="003E3B86" w:rsidP="003E3B86">
      <w:pPr>
        <w:ind w:left="720" w:firstLine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(kun dersom dette ikke er levert tidligere)</w:t>
      </w:r>
      <w:r w:rsidR="008472A2">
        <w:rPr>
          <w:rFonts w:asciiTheme="minorHAnsi" w:hAnsiTheme="minorHAnsi"/>
          <w:sz w:val="22"/>
          <w:szCs w:val="22"/>
        </w:rPr>
        <w:t xml:space="preserve">, </w:t>
      </w:r>
      <w:r w:rsidR="008472A2">
        <w:rPr>
          <w:rFonts w:asciiTheme="minorHAnsi" w:hAnsiTheme="minorHAnsi"/>
          <w:sz w:val="22"/>
          <w:szCs w:val="22"/>
        </w:rPr>
        <w:t>jf. punkt 3.2 Krav 1</w:t>
      </w:r>
      <w:r w:rsidR="008472A2">
        <w:rPr>
          <w:rFonts w:asciiTheme="minorHAnsi" w:hAnsiTheme="minorHAnsi"/>
          <w:sz w:val="22"/>
          <w:szCs w:val="22"/>
        </w:rPr>
        <w:t xml:space="preserve">. </w:t>
      </w:r>
    </w:p>
    <w:p w14:paraId="639086F1" w14:textId="77777777" w:rsidR="003E3B86" w:rsidRPr="002523DD" w:rsidRDefault="003E3B86" w:rsidP="00E235AE">
      <w:pPr>
        <w:ind w:left="1418" w:hanging="713"/>
        <w:rPr>
          <w:rFonts w:asciiTheme="minorHAnsi" w:hAnsiTheme="minorHAnsi"/>
          <w:sz w:val="22"/>
          <w:szCs w:val="22"/>
        </w:rPr>
      </w:pPr>
    </w:p>
    <w:p w14:paraId="4EAD00AA" w14:textId="1E35064D" w:rsidR="007E2C5B" w:rsidRPr="00E235AE" w:rsidRDefault="007E2C5B" w:rsidP="00E235AE">
      <w:pPr>
        <w:rPr>
          <w:rFonts w:asciiTheme="minorHAnsi" w:hAnsiTheme="minorHAnsi"/>
          <w:sz w:val="22"/>
          <w:szCs w:val="22"/>
        </w:rPr>
      </w:pPr>
    </w:p>
    <w:p w14:paraId="06B77874" w14:textId="47674513" w:rsidR="00E235AE" w:rsidRPr="00BB2DFF" w:rsidRDefault="00E235AE" w:rsidP="00773932">
      <w:pPr>
        <w:pStyle w:val="Listeavsnitt"/>
        <w:keepNext/>
        <w:numPr>
          <w:ilvl w:val="0"/>
          <w:numId w:val="3"/>
        </w:numPr>
        <w:tabs>
          <w:tab w:val="num" w:pos="426"/>
        </w:tabs>
        <w:spacing w:before="240" w:after="60"/>
        <w:ind w:hanging="72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BB2DFF">
        <w:rPr>
          <w:rFonts w:asciiTheme="minorHAnsi" w:hAnsiTheme="minorHAnsi" w:cs="Arial"/>
          <w:b/>
          <w:bCs/>
          <w:iCs/>
          <w:sz w:val="28"/>
          <w:szCs w:val="28"/>
        </w:rPr>
        <w:t>Dokumentasjon knyttet til tildelingskriteriene</w:t>
      </w:r>
    </w:p>
    <w:p w14:paraId="11DB771B" w14:textId="016D0A59" w:rsidR="00E235AE" w:rsidRDefault="00E235AE" w:rsidP="008140C5">
      <w:pPr>
        <w:tabs>
          <w:tab w:val="num" w:pos="576"/>
        </w:tabs>
        <w:rPr>
          <w:rFonts w:asciiTheme="minorHAnsi" w:hAnsiTheme="minorHAnsi"/>
          <w:sz w:val="22"/>
          <w:szCs w:val="22"/>
        </w:rPr>
      </w:pPr>
      <w:r w:rsidRPr="002523DD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1549142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523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12BB8">
        <w:rPr>
          <w:rFonts w:asciiTheme="minorHAnsi" w:hAnsiTheme="minorHAnsi"/>
          <w:sz w:val="22"/>
          <w:szCs w:val="22"/>
        </w:rPr>
        <w:tab/>
      </w:r>
      <w:r w:rsidRPr="002523DD">
        <w:rPr>
          <w:rFonts w:asciiTheme="minorHAnsi" w:hAnsiTheme="minorHAnsi"/>
          <w:sz w:val="22"/>
          <w:szCs w:val="22"/>
        </w:rPr>
        <w:t>Fullstendig utfylt prisskjema</w:t>
      </w:r>
      <w:r w:rsidR="00BD2AC0">
        <w:rPr>
          <w:rFonts w:asciiTheme="minorHAnsi" w:hAnsiTheme="minorHAnsi"/>
          <w:sz w:val="22"/>
          <w:szCs w:val="22"/>
        </w:rPr>
        <w:t xml:space="preserve"> i </w:t>
      </w:r>
      <w:r w:rsidR="0076494D">
        <w:rPr>
          <w:rFonts w:asciiTheme="minorHAnsi" w:hAnsiTheme="minorHAnsi"/>
          <w:sz w:val="22"/>
          <w:szCs w:val="22"/>
        </w:rPr>
        <w:t>Excel</w:t>
      </w:r>
      <w:r w:rsidR="00BD2AC0">
        <w:rPr>
          <w:rFonts w:asciiTheme="minorHAnsi" w:hAnsiTheme="minorHAnsi"/>
          <w:sz w:val="22"/>
          <w:szCs w:val="22"/>
        </w:rPr>
        <w:t>-format</w:t>
      </w:r>
      <w:r w:rsidR="00BB2DFF">
        <w:rPr>
          <w:rFonts w:asciiTheme="minorHAnsi" w:hAnsiTheme="minorHAnsi"/>
          <w:sz w:val="22"/>
          <w:szCs w:val="22"/>
        </w:rPr>
        <w:t xml:space="preserve"> (vedlegg 2)</w:t>
      </w:r>
    </w:p>
    <w:p w14:paraId="2A38ECB0" w14:textId="77777777" w:rsidR="008140C5" w:rsidRPr="008140C5" w:rsidRDefault="008140C5" w:rsidP="008140C5">
      <w:pPr>
        <w:tabs>
          <w:tab w:val="num" w:pos="576"/>
        </w:tabs>
        <w:rPr>
          <w:rFonts w:asciiTheme="minorHAnsi" w:hAnsiTheme="minorHAnsi"/>
          <w:sz w:val="22"/>
          <w:szCs w:val="22"/>
        </w:rPr>
      </w:pPr>
    </w:p>
    <w:p w14:paraId="184D590E" w14:textId="5FD1B6C7" w:rsidR="003E66BA" w:rsidRDefault="003E66BA" w:rsidP="008140C5">
      <w:pPr>
        <w:tabs>
          <w:tab w:val="num" w:pos="576"/>
        </w:tabs>
        <w:rPr>
          <w:rFonts w:asciiTheme="minorHAnsi" w:eastAsia="MS Gothic" w:hAnsiTheme="minorHAnsi"/>
          <w:sz w:val="22"/>
          <w:szCs w:val="22"/>
        </w:rPr>
      </w:pPr>
    </w:p>
    <w:p w14:paraId="3B4B1F15" w14:textId="67E9B221" w:rsidR="00B047D4" w:rsidRDefault="00655485" w:rsidP="00773932">
      <w:pPr>
        <w:pStyle w:val="Listeavsnitt"/>
        <w:keepNext/>
        <w:numPr>
          <w:ilvl w:val="0"/>
          <w:numId w:val="3"/>
        </w:numPr>
        <w:tabs>
          <w:tab w:val="num" w:pos="426"/>
        </w:tabs>
        <w:spacing w:before="240" w:after="60"/>
        <w:ind w:hanging="72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>
        <w:rPr>
          <w:rFonts w:asciiTheme="minorHAnsi" w:hAnsiTheme="minorHAnsi" w:cs="Arial"/>
          <w:b/>
          <w:bCs/>
          <w:iCs/>
          <w:sz w:val="28"/>
          <w:szCs w:val="28"/>
        </w:rPr>
        <w:t>Prioriteringsliste - h</w:t>
      </w:r>
      <w:r w:rsidR="00B047D4">
        <w:rPr>
          <w:rFonts w:asciiTheme="minorHAnsi" w:hAnsiTheme="minorHAnsi" w:cs="Arial"/>
          <w:b/>
          <w:bCs/>
          <w:iCs/>
          <w:sz w:val="28"/>
          <w:szCs w:val="28"/>
        </w:rPr>
        <w:t xml:space="preserve">vilke roder er </w:t>
      </w:r>
      <w:r>
        <w:rPr>
          <w:rFonts w:asciiTheme="minorHAnsi" w:hAnsiTheme="minorHAnsi" w:cs="Arial"/>
          <w:b/>
          <w:bCs/>
          <w:iCs/>
          <w:sz w:val="28"/>
          <w:szCs w:val="28"/>
        </w:rPr>
        <w:t xml:space="preserve">mest </w:t>
      </w:r>
      <w:r w:rsidR="00B047D4">
        <w:rPr>
          <w:rFonts w:asciiTheme="minorHAnsi" w:hAnsiTheme="minorHAnsi" w:cs="Arial"/>
          <w:b/>
          <w:bCs/>
          <w:iCs/>
          <w:sz w:val="28"/>
          <w:szCs w:val="28"/>
        </w:rPr>
        <w:t>ønsket?</w:t>
      </w:r>
    </w:p>
    <w:p w14:paraId="426E5492" w14:textId="2BBF632E" w:rsidR="0044498E" w:rsidRPr="00F83753" w:rsidRDefault="0044498E" w:rsidP="00F83753">
      <w:pPr>
        <w:tabs>
          <w:tab w:val="num" w:pos="576"/>
        </w:tabs>
        <w:ind w:hanging="11"/>
        <w:rPr>
          <w:rFonts w:asciiTheme="minorHAnsi" w:hAnsiTheme="minorHAnsi"/>
          <w:sz w:val="22"/>
          <w:szCs w:val="22"/>
        </w:rPr>
      </w:pPr>
      <w:r w:rsidRPr="00F83753">
        <w:rPr>
          <w:rFonts w:asciiTheme="minorHAnsi" w:hAnsiTheme="minorHAnsi"/>
          <w:sz w:val="22"/>
          <w:szCs w:val="22"/>
        </w:rPr>
        <w:t>De</w:t>
      </w:r>
      <w:r w:rsidR="00B02256" w:rsidRPr="00F83753">
        <w:rPr>
          <w:rFonts w:asciiTheme="minorHAnsi" w:hAnsiTheme="minorHAnsi"/>
          <w:sz w:val="22"/>
          <w:szCs w:val="22"/>
        </w:rPr>
        <w:t xml:space="preserve">rsom det legges inn tilbud på flere roder så skal det </w:t>
      </w:r>
      <w:r w:rsidRPr="00F83753">
        <w:rPr>
          <w:rFonts w:asciiTheme="minorHAnsi" w:hAnsiTheme="minorHAnsi"/>
          <w:sz w:val="22"/>
          <w:szCs w:val="22"/>
        </w:rPr>
        <w:t xml:space="preserve">angis en prioritet </w:t>
      </w:r>
      <w:r w:rsidR="00E90A6E" w:rsidRPr="00F83753">
        <w:rPr>
          <w:rFonts w:asciiTheme="minorHAnsi" w:hAnsiTheme="minorHAnsi"/>
          <w:sz w:val="22"/>
          <w:szCs w:val="22"/>
        </w:rPr>
        <w:t xml:space="preserve">for hver </w:t>
      </w:r>
      <w:r w:rsidR="00F83753" w:rsidRPr="00F83753">
        <w:rPr>
          <w:rFonts w:asciiTheme="minorHAnsi" w:hAnsiTheme="minorHAnsi"/>
          <w:sz w:val="22"/>
          <w:szCs w:val="22"/>
        </w:rPr>
        <w:t>rode det legges inn tilbud på</w:t>
      </w:r>
      <w:r w:rsidR="00E90A6E" w:rsidRPr="00F83753">
        <w:rPr>
          <w:rFonts w:asciiTheme="minorHAnsi" w:hAnsiTheme="minorHAnsi"/>
          <w:sz w:val="22"/>
          <w:szCs w:val="22"/>
        </w:rPr>
        <w:t xml:space="preserve">, </w:t>
      </w:r>
      <w:r w:rsidR="00B02256" w:rsidRPr="00F83753">
        <w:rPr>
          <w:rFonts w:asciiTheme="minorHAnsi" w:hAnsiTheme="minorHAnsi"/>
          <w:sz w:val="22"/>
          <w:szCs w:val="22"/>
        </w:rPr>
        <w:t xml:space="preserve">hvor 1 er første prioritet, 2 er andre prioritet osv.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3"/>
        <w:gridCol w:w="3119"/>
      </w:tblGrid>
      <w:tr w:rsidR="000513D8" w14:paraId="604F200F" w14:textId="77777777" w:rsidTr="000513D8">
        <w:tc>
          <w:tcPr>
            <w:tcW w:w="4673" w:type="dxa"/>
            <w:shd w:val="clear" w:color="auto" w:fill="8DB3E2" w:themeFill="text2" w:themeFillTint="66"/>
          </w:tcPr>
          <w:p w14:paraId="4AA39FE6" w14:textId="34061C32" w:rsidR="000513D8" w:rsidRPr="00644C52" w:rsidRDefault="000513D8" w:rsidP="00633D1B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644C5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Rode </w:t>
            </w:r>
          </w:p>
        </w:tc>
        <w:tc>
          <w:tcPr>
            <w:tcW w:w="3119" w:type="dxa"/>
            <w:shd w:val="clear" w:color="auto" w:fill="8DB3E2" w:themeFill="text2" w:themeFillTint="66"/>
          </w:tcPr>
          <w:p w14:paraId="023A0616" w14:textId="01E67EF4" w:rsidR="000513D8" w:rsidRPr="00644C52" w:rsidRDefault="000513D8" w:rsidP="00633D1B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644C52">
              <w:rPr>
                <w:rFonts w:asciiTheme="minorHAnsi" w:hAnsiTheme="minorHAnsi"/>
                <w:b/>
                <w:bCs/>
                <w:sz w:val="22"/>
                <w:szCs w:val="22"/>
              </w:rPr>
              <w:t>Prioritet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(1-5, hvor 1 er høyest)</w:t>
            </w:r>
          </w:p>
        </w:tc>
      </w:tr>
      <w:tr w:rsidR="000513D8" w14:paraId="47E19461" w14:textId="77777777" w:rsidTr="000513D8">
        <w:tc>
          <w:tcPr>
            <w:tcW w:w="4673" w:type="dxa"/>
          </w:tcPr>
          <w:p w14:paraId="0164758E" w14:textId="7563AFB1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Rode 8 – kjørevei</w:t>
            </w:r>
          </w:p>
        </w:tc>
        <w:tc>
          <w:tcPr>
            <w:tcW w:w="3119" w:type="dxa"/>
          </w:tcPr>
          <w:p w14:paraId="05FE8A27" w14:textId="77777777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513D8" w14:paraId="4ECEF51F" w14:textId="77777777" w:rsidTr="000513D8">
        <w:tc>
          <w:tcPr>
            <w:tcW w:w="4673" w:type="dxa"/>
          </w:tcPr>
          <w:p w14:paraId="568DC9D6" w14:textId="0D5DF22A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Rode 20 – kjørevei og GSV</w:t>
            </w:r>
          </w:p>
        </w:tc>
        <w:tc>
          <w:tcPr>
            <w:tcW w:w="3119" w:type="dxa"/>
          </w:tcPr>
          <w:p w14:paraId="188504F7" w14:textId="77777777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513D8" w14:paraId="13BFA0AF" w14:textId="77777777" w:rsidTr="000513D8">
        <w:tc>
          <w:tcPr>
            <w:tcW w:w="4673" w:type="dxa"/>
          </w:tcPr>
          <w:p w14:paraId="749E8DA9" w14:textId="707DDFBC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Rode 33 – gang- og sykkelvei</w:t>
            </w:r>
          </w:p>
        </w:tc>
        <w:tc>
          <w:tcPr>
            <w:tcW w:w="3119" w:type="dxa"/>
          </w:tcPr>
          <w:p w14:paraId="01AD7FB7" w14:textId="77777777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513D8" w14:paraId="5DC4B9FA" w14:textId="77777777" w:rsidTr="000513D8">
        <w:tc>
          <w:tcPr>
            <w:tcW w:w="4673" w:type="dxa"/>
          </w:tcPr>
          <w:p w14:paraId="398420AF" w14:textId="4AF104CA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Rode 41 – håndrydderode</w:t>
            </w:r>
          </w:p>
        </w:tc>
        <w:tc>
          <w:tcPr>
            <w:tcW w:w="3119" w:type="dxa"/>
          </w:tcPr>
          <w:p w14:paraId="1CE69B83" w14:textId="77777777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513D8" w14:paraId="3F573C53" w14:textId="77777777" w:rsidTr="000513D8">
        <w:tc>
          <w:tcPr>
            <w:tcW w:w="4673" w:type="dxa"/>
          </w:tcPr>
          <w:p w14:paraId="5F1F9BFD" w14:textId="3EC6EF0D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Rode 50 – spesialrode (sentrum Sandvika)</w:t>
            </w:r>
          </w:p>
        </w:tc>
        <w:tc>
          <w:tcPr>
            <w:tcW w:w="3119" w:type="dxa"/>
          </w:tcPr>
          <w:p w14:paraId="5AB00F87" w14:textId="77777777" w:rsidR="000513D8" w:rsidRDefault="000513D8" w:rsidP="00633D1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CB24E91" w14:textId="28A2D0DC" w:rsidR="006150C7" w:rsidRPr="00633D1B" w:rsidRDefault="006150C7" w:rsidP="00633D1B">
      <w:pPr>
        <w:rPr>
          <w:rFonts w:asciiTheme="minorHAnsi" w:hAnsiTheme="minorHAnsi"/>
          <w:sz w:val="22"/>
          <w:szCs w:val="22"/>
        </w:rPr>
      </w:pPr>
    </w:p>
    <w:p w14:paraId="4D432971" w14:textId="09D100CD" w:rsidR="00B047D4" w:rsidRPr="006A47DC" w:rsidRDefault="00B047D4" w:rsidP="008B572A">
      <w:pPr>
        <w:keepNext/>
        <w:spacing w:before="240" w:after="6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</w:p>
    <w:p w14:paraId="19ADDCA0" w14:textId="1B4CAF31" w:rsidR="00EF7202" w:rsidRDefault="00655485" w:rsidP="00773932">
      <w:pPr>
        <w:pStyle w:val="Listeavsnitt"/>
        <w:keepNext/>
        <w:numPr>
          <w:ilvl w:val="0"/>
          <w:numId w:val="3"/>
        </w:numPr>
        <w:tabs>
          <w:tab w:val="num" w:pos="426"/>
        </w:tabs>
        <w:spacing w:before="240" w:after="60"/>
        <w:ind w:hanging="72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>
        <w:rPr>
          <w:rFonts w:asciiTheme="minorHAnsi" w:hAnsiTheme="minorHAnsi" w:cs="Arial"/>
          <w:b/>
          <w:bCs/>
          <w:iCs/>
          <w:sz w:val="28"/>
          <w:szCs w:val="28"/>
        </w:rPr>
        <w:t>Kap</w:t>
      </w:r>
      <w:r w:rsidR="00B82F94">
        <w:rPr>
          <w:rFonts w:asciiTheme="minorHAnsi" w:hAnsiTheme="minorHAnsi" w:cs="Arial"/>
          <w:b/>
          <w:bCs/>
          <w:iCs/>
          <w:sz w:val="28"/>
          <w:szCs w:val="28"/>
        </w:rPr>
        <w:t>asitet - h</w:t>
      </w:r>
      <w:r w:rsidR="009579DE">
        <w:rPr>
          <w:rFonts w:asciiTheme="minorHAnsi" w:hAnsiTheme="minorHAnsi" w:cs="Arial"/>
          <w:b/>
          <w:bCs/>
          <w:iCs/>
          <w:sz w:val="28"/>
          <w:szCs w:val="28"/>
        </w:rPr>
        <w:t xml:space="preserve">vor mange roder </w:t>
      </w:r>
      <w:r w:rsidR="00E336F8">
        <w:rPr>
          <w:rFonts w:asciiTheme="minorHAnsi" w:hAnsiTheme="minorHAnsi" w:cs="Arial"/>
          <w:b/>
          <w:bCs/>
          <w:iCs/>
          <w:sz w:val="28"/>
          <w:szCs w:val="28"/>
        </w:rPr>
        <w:t>kan ditt firma tildes</w:t>
      </w:r>
      <w:r w:rsidR="009579DE">
        <w:rPr>
          <w:rFonts w:asciiTheme="minorHAnsi" w:hAnsiTheme="minorHAnsi" w:cs="Arial"/>
          <w:b/>
          <w:bCs/>
          <w:iCs/>
          <w:sz w:val="28"/>
          <w:szCs w:val="28"/>
        </w:rPr>
        <w:t xml:space="preserve"> totalt? </w:t>
      </w:r>
    </w:p>
    <w:p w14:paraId="68B74D00" w14:textId="6051A053" w:rsidR="00A035A9" w:rsidRDefault="009579DE" w:rsidP="0093260F">
      <w:pPr>
        <w:tabs>
          <w:tab w:val="num" w:pos="576"/>
        </w:tabs>
        <w:ind w:hanging="11"/>
        <w:rPr>
          <w:rFonts w:asciiTheme="minorHAnsi" w:hAnsiTheme="minorHAnsi"/>
          <w:sz w:val="22"/>
          <w:szCs w:val="22"/>
        </w:rPr>
      </w:pPr>
      <w:r w:rsidRPr="009579DE">
        <w:rPr>
          <w:rFonts w:asciiTheme="minorHAnsi" w:hAnsiTheme="minorHAnsi"/>
          <w:sz w:val="22"/>
          <w:szCs w:val="22"/>
        </w:rPr>
        <w:t xml:space="preserve">Det kan legges inn tilbud på </w:t>
      </w:r>
      <w:r w:rsidR="00EF608B">
        <w:rPr>
          <w:rFonts w:asciiTheme="minorHAnsi" w:hAnsiTheme="minorHAnsi"/>
          <w:sz w:val="22"/>
          <w:szCs w:val="22"/>
        </w:rPr>
        <w:t xml:space="preserve">flere roder. </w:t>
      </w:r>
      <w:r w:rsidR="000D7DAB">
        <w:rPr>
          <w:rFonts w:asciiTheme="minorHAnsi" w:hAnsiTheme="minorHAnsi"/>
          <w:sz w:val="22"/>
          <w:szCs w:val="22"/>
        </w:rPr>
        <w:t xml:space="preserve">Leverandør skal her </w:t>
      </w:r>
      <w:r w:rsidR="00D36DF6">
        <w:rPr>
          <w:rFonts w:asciiTheme="minorHAnsi" w:hAnsiTheme="minorHAnsi"/>
          <w:sz w:val="22"/>
          <w:szCs w:val="22"/>
        </w:rPr>
        <w:t xml:space="preserve">vurdere egen maksimal kapasitet mht. maskiner og personell, og </w:t>
      </w:r>
      <w:r w:rsidR="003B0522">
        <w:rPr>
          <w:rFonts w:asciiTheme="minorHAnsi" w:hAnsiTheme="minorHAnsi"/>
          <w:sz w:val="22"/>
          <w:szCs w:val="22"/>
        </w:rPr>
        <w:t>oppgi</w:t>
      </w:r>
      <w:r w:rsidR="00A035A9">
        <w:rPr>
          <w:rFonts w:asciiTheme="minorHAnsi" w:hAnsiTheme="minorHAnsi"/>
          <w:sz w:val="22"/>
          <w:szCs w:val="22"/>
        </w:rPr>
        <w:t xml:space="preserve"> hvor mange roder </w:t>
      </w:r>
      <w:r w:rsidR="007404CE">
        <w:rPr>
          <w:rFonts w:asciiTheme="minorHAnsi" w:hAnsiTheme="minorHAnsi"/>
          <w:sz w:val="22"/>
          <w:szCs w:val="22"/>
        </w:rPr>
        <w:t>dere</w:t>
      </w:r>
      <w:r w:rsidR="007C160D">
        <w:rPr>
          <w:rFonts w:asciiTheme="minorHAnsi" w:hAnsiTheme="minorHAnsi"/>
          <w:sz w:val="22"/>
          <w:szCs w:val="22"/>
        </w:rPr>
        <w:t xml:space="preserve"> </w:t>
      </w:r>
      <w:r w:rsidR="00011439">
        <w:rPr>
          <w:rFonts w:asciiTheme="minorHAnsi" w:hAnsiTheme="minorHAnsi"/>
          <w:sz w:val="22"/>
          <w:szCs w:val="22"/>
        </w:rPr>
        <w:t>kan tildeles totalt</w:t>
      </w:r>
      <w:r w:rsidR="00EF608B">
        <w:rPr>
          <w:rFonts w:asciiTheme="minorHAnsi" w:hAnsiTheme="minorHAnsi"/>
          <w:sz w:val="22"/>
          <w:szCs w:val="22"/>
        </w:rPr>
        <w:t xml:space="preserve"> av de fem som er utlyst. </w:t>
      </w:r>
      <w:r w:rsidR="00034D6C">
        <w:rPr>
          <w:rFonts w:asciiTheme="minorHAnsi" w:hAnsiTheme="minorHAnsi"/>
          <w:sz w:val="22"/>
          <w:szCs w:val="22"/>
        </w:rPr>
        <w:t xml:space="preserve">Dersom det kun er enkelte </w:t>
      </w:r>
      <w:r w:rsidR="00E83D34">
        <w:rPr>
          <w:rFonts w:asciiTheme="minorHAnsi" w:hAnsiTheme="minorHAnsi"/>
          <w:sz w:val="22"/>
          <w:szCs w:val="22"/>
        </w:rPr>
        <w:t>kombin</w:t>
      </w:r>
      <w:r w:rsidR="007404CE">
        <w:rPr>
          <w:rFonts w:asciiTheme="minorHAnsi" w:hAnsiTheme="minorHAnsi"/>
          <w:sz w:val="22"/>
          <w:szCs w:val="22"/>
        </w:rPr>
        <w:t>a</w:t>
      </w:r>
      <w:r w:rsidR="00E83D34">
        <w:rPr>
          <w:rFonts w:asciiTheme="minorHAnsi" w:hAnsiTheme="minorHAnsi"/>
          <w:sz w:val="22"/>
          <w:szCs w:val="22"/>
        </w:rPr>
        <w:t>sjoner av roder som kan tildeles så skal det gis beskjed om</w:t>
      </w:r>
      <w:r w:rsidR="00453B4E">
        <w:rPr>
          <w:rFonts w:asciiTheme="minorHAnsi" w:hAnsiTheme="minorHAnsi"/>
          <w:sz w:val="22"/>
          <w:szCs w:val="22"/>
        </w:rPr>
        <w:t xml:space="preserve"> til oppdragsgiver</w:t>
      </w:r>
      <w:r w:rsidR="007404CE">
        <w:rPr>
          <w:rFonts w:asciiTheme="minorHAnsi" w:hAnsiTheme="minorHAnsi"/>
          <w:sz w:val="22"/>
          <w:szCs w:val="22"/>
        </w:rPr>
        <w:t xml:space="preserve"> her: </w:t>
      </w:r>
    </w:p>
    <w:p w14:paraId="452DBCCF" w14:textId="77777777" w:rsidR="0093260F" w:rsidRDefault="0093260F" w:rsidP="0093260F">
      <w:pPr>
        <w:tabs>
          <w:tab w:val="num" w:pos="576"/>
        </w:tabs>
        <w:ind w:hanging="11"/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034D6C" w14:paraId="71F99D14" w14:textId="77777777" w:rsidTr="00034D6C">
        <w:tc>
          <w:tcPr>
            <w:tcW w:w="8495" w:type="dxa"/>
          </w:tcPr>
          <w:p w14:paraId="0C065651" w14:textId="77777777" w:rsidR="00034D6C" w:rsidRDefault="00034D6C" w:rsidP="006A47DC">
            <w:pPr>
              <w:tabs>
                <w:tab w:val="num" w:pos="576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6A3D216D" w14:textId="77777777" w:rsidR="00034D6C" w:rsidRDefault="00034D6C" w:rsidP="006A47DC">
            <w:pPr>
              <w:tabs>
                <w:tab w:val="num" w:pos="576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76D3966A" w14:textId="77777777" w:rsidR="00034D6C" w:rsidRDefault="00034D6C" w:rsidP="006A47DC">
            <w:pPr>
              <w:tabs>
                <w:tab w:val="num" w:pos="576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26EEFBDF" w14:textId="77777777" w:rsidR="00034D6C" w:rsidRDefault="00034D6C" w:rsidP="006A47DC">
            <w:pPr>
              <w:tabs>
                <w:tab w:val="num" w:pos="576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1EC9E696" w14:textId="77777777" w:rsidR="00034D6C" w:rsidRDefault="00034D6C" w:rsidP="006A47DC">
            <w:pPr>
              <w:tabs>
                <w:tab w:val="num" w:pos="576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06623A9B" w14:textId="77777777" w:rsidR="00034D6C" w:rsidRDefault="00034D6C" w:rsidP="006A47DC">
            <w:pPr>
              <w:tabs>
                <w:tab w:val="num" w:pos="576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17D0D0CB" w14:textId="77777777" w:rsidR="00034D6C" w:rsidRDefault="00034D6C" w:rsidP="006A47DC">
            <w:pPr>
              <w:tabs>
                <w:tab w:val="num" w:pos="576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6DC5D067" w14:textId="77777777" w:rsidR="00034D6C" w:rsidRDefault="00034D6C" w:rsidP="006A47DC">
            <w:pPr>
              <w:tabs>
                <w:tab w:val="num" w:pos="576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282D6E9F" w14:textId="77777777" w:rsidR="00034D6C" w:rsidRDefault="00034D6C" w:rsidP="006A47DC">
            <w:pPr>
              <w:tabs>
                <w:tab w:val="num" w:pos="576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255F95D" w14:textId="77777777" w:rsidR="00CC6C58" w:rsidRDefault="00CC6C58" w:rsidP="006A47DC">
      <w:pPr>
        <w:tabs>
          <w:tab w:val="num" w:pos="576"/>
        </w:tabs>
        <w:rPr>
          <w:rFonts w:asciiTheme="minorHAnsi" w:hAnsiTheme="minorHAnsi"/>
          <w:sz w:val="22"/>
          <w:szCs w:val="22"/>
        </w:rPr>
      </w:pPr>
    </w:p>
    <w:p w14:paraId="70709803" w14:textId="77777777" w:rsidR="00E235AE" w:rsidRPr="00E235AE" w:rsidRDefault="00E235AE" w:rsidP="00773932">
      <w:pPr>
        <w:pStyle w:val="Listeavsnitt"/>
        <w:keepNext/>
        <w:numPr>
          <w:ilvl w:val="0"/>
          <w:numId w:val="3"/>
        </w:numPr>
        <w:tabs>
          <w:tab w:val="num" w:pos="426"/>
        </w:tabs>
        <w:spacing w:before="240" w:after="60"/>
        <w:ind w:hanging="72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E235AE">
        <w:rPr>
          <w:rFonts w:asciiTheme="minorHAnsi" w:hAnsiTheme="minorHAnsi" w:cs="Arial"/>
          <w:b/>
          <w:bCs/>
          <w:iCs/>
          <w:sz w:val="28"/>
          <w:szCs w:val="28"/>
        </w:rPr>
        <w:t>Underleverandører</w:t>
      </w:r>
    </w:p>
    <w:p w14:paraId="2A84ABF8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>Dersom leverandøren planlegger å bruke underleverandører i gjennomføring av kontrakten/ytelsen, oppgis disse her.</w:t>
      </w:r>
    </w:p>
    <w:p w14:paraId="3EC60CC1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2"/>
        <w:gridCol w:w="4253"/>
      </w:tblGrid>
      <w:tr w:rsidR="00E235AE" w:rsidRPr="00E235AE" w14:paraId="0A16E641" w14:textId="77777777" w:rsidTr="004C1C0B">
        <w:tc>
          <w:tcPr>
            <w:tcW w:w="4605" w:type="dxa"/>
            <w:shd w:val="pct25" w:color="auto" w:fill="auto"/>
            <w:vAlign w:val="center"/>
          </w:tcPr>
          <w:p w14:paraId="4EE422C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2116FDE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proofErr w:type="gramStart"/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Org.nr./</w:t>
            </w:r>
            <w:proofErr w:type="gramEnd"/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personnr.</w:t>
            </w:r>
          </w:p>
        </w:tc>
      </w:tr>
      <w:tr w:rsidR="00E235AE" w:rsidRPr="00E235AE" w14:paraId="13BB73DE" w14:textId="77777777" w:rsidTr="004C1C0B">
        <w:tc>
          <w:tcPr>
            <w:tcW w:w="4605" w:type="dxa"/>
            <w:vAlign w:val="center"/>
          </w:tcPr>
          <w:p w14:paraId="2B8BF799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05" w:type="dxa"/>
            <w:vAlign w:val="center"/>
          </w:tcPr>
          <w:p w14:paraId="33A673F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6DFBDEA7" w14:textId="77777777" w:rsidTr="004C1C0B">
        <w:tc>
          <w:tcPr>
            <w:tcW w:w="4605" w:type="dxa"/>
            <w:vAlign w:val="center"/>
          </w:tcPr>
          <w:p w14:paraId="1958DAC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00CDB09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</w:tr>
      <w:tr w:rsidR="00096668" w:rsidRPr="00E235AE" w14:paraId="00ABEAA7" w14:textId="77777777" w:rsidTr="004C1C0B">
        <w:tc>
          <w:tcPr>
            <w:tcW w:w="4605" w:type="dxa"/>
            <w:vAlign w:val="center"/>
          </w:tcPr>
          <w:p w14:paraId="0A67C529" w14:textId="5E55B83F" w:rsidR="00096668" w:rsidRPr="00E235AE" w:rsidRDefault="00096668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4A036E51" w14:textId="77777777" w:rsidR="00096668" w:rsidRPr="00E235AE" w:rsidRDefault="00096668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</w:tr>
    </w:tbl>
    <w:p w14:paraId="7299920B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0884B29A" w14:textId="77777777" w:rsidR="00E235AE" w:rsidRPr="00773932" w:rsidRDefault="00E235AE" w:rsidP="00773932">
      <w:pPr>
        <w:pStyle w:val="Listeavsnitt"/>
        <w:keepNext/>
        <w:numPr>
          <w:ilvl w:val="0"/>
          <w:numId w:val="3"/>
        </w:numPr>
        <w:tabs>
          <w:tab w:val="num" w:pos="426"/>
        </w:tabs>
        <w:spacing w:before="240" w:after="60"/>
        <w:ind w:hanging="72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773932">
        <w:rPr>
          <w:rFonts w:asciiTheme="minorHAnsi" w:hAnsiTheme="minorHAnsi" w:cs="Arial"/>
          <w:b/>
          <w:bCs/>
          <w:iCs/>
          <w:sz w:val="28"/>
          <w:szCs w:val="28"/>
        </w:rPr>
        <w:t>Avvik/forbehold</w:t>
      </w:r>
    </w:p>
    <w:p w14:paraId="65C46222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  <w:bookmarkStart w:id="9" w:name="OLE_LINK7"/>
      <w:bookmarkStart w:id="10" w:name="OLE_LINK8"/>
      <w:r w:rsidRPr="00E235AE">
        <w:rPr>
          <w:rFonts w:asciiTheme="minorHAnsi" w:hAnsiTheme="minorHAnsi"/>
          <w:smallCaps/>
          <w:sz w:val="22"/>
          <w:szCs w:val="22"/>
        </w:rPr>
        <w:t>Sett ett kryss.</w:t>
      </w:r>
    </w:p>
    <w:bookmarkEnd w:id="9"/>
    <w:bookmarkEnd w:id="10"/>
    <w:p w14:paraId="39F5A84A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2045F4FA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724836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3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235AE">
        <w:rPr>
          <w:rFonts w:asciiTheme="minorHAnsi" w:hAnsiTheme="minorHAnsi"/>
          <w:sz w:val="22"/>
          <w:szCs w:val="22"/>
        </w:rPr>
        <w:tab/>
        <w:t>Vi har ingen avvik/forbehold i tilbudet.</w:t>
      </w:r>
    </w:p>
    <w:p w14:paraId="36D3E959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262574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3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235AE">
        <w:rPr>
          <w:rFonts w:asciiTheme="minorHAnsi" w:hAnsiTheme="minorHAnsi"/>
          <w:sz w:val="22"/>
          <w:szCs w:val="22"/>
        </w:rPr>
        <w:tab/>
        <w:t>Vi har følgende forbehold/avvik i tilbudet:</w:t>
      </w:r>
    </w:p>
    <w:p w14:paraId="7AABBC97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88"/>
        <w:gridCol w:w="2035"/>
        <w:gridCol w:w="2036"/>
        <w:gridCol w:w="2036"/>
      </w:tblGrid>
      <w:tr w:rsidR="00E235AE" w:rsidRPr="00E235AE" w14:paraId="6E56159E" w14:textId="77777777" w:rsidTr="004C1C0B">
        <w:tc>
          <w:tcPr>
            <w:tcW w:w="2302" w:type="dxa"/>
            <w:shd w:val="clear" w:color="auto" w:fill="C0C0C0"/>
          </w:tcPr>
          <w:p w14:paraId="296EF51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Ref.nr. i konkurransegrunnlaget/</w:t>
            </w:r>
          </w:p>
          <w:p w14:paraId="20BCBC6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tilbudet</w:t>
            </w:r>
          </w:p>
        </w:tc>
        <w:tc>
          <w:tcPr>
            <w:tcW w:w="2302" w:type="dxa"/>
            <w:shd w:val="clear" w:color="auto" w:fill="C0C0C0"/>
          </w:tcPr>
          <w:p w14:paraId="0395C2B3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Beskrivelse av avviket/forbeholdet</w:t>
            </w:r>
          </w:p>
        </w:tc>
        <w:tc>
          <w:tcPr>
            <w:tcW w:w="2303" w:type="dxa"/>
            <w:shd w:val="clear" w:color="auto" w:fill="C0C0C0"/>
          </w:tcPr>
          <w:p w14:paraId="235AEE5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Årsak til avviket/forbeholdet</w:t>
            </w:r>
          </w:p>
        </w:tc>
        <w:tc>
          <w:tcPr>
            <w:tcW w:w="2303" w:type="dxa"/>
            <w:shd w:val="clear" w:color="auto" w:fill="C0C0C0"/>
          </w:tcPr>
          <w:p w14:paraId="727785D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Beregning av de økonomiske konsekvensene avviket/forbeholdet har for oppdragsgiver</w:t>
            </w:r>
          </w:p>
        </w:tc>
      </w:tr>
      <w:tr w:rsidR="00E235AE" w:rsidRPr="00E235AE" w14:paraId="42712110" w14:textId="77777777" w:rsidTr="004C1C0B">
        <w:tc>
          <w:tcPr>
            <w:tcW w:w="2302" w:type="dxa"/>
          </w:tcPr>
          <w:p w14:paraId="7788351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02" w:type="dxa"/>
          </w:tcPr>
          <w:p w14:paraId="3F6AE7A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034632E9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371BD96E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90E33F7" w14:textId="77777777" w:rsid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3984F41D" w14:textId="5BBC7A10" w:rsidR="003E66BA" w:rsidRPr="00773932" w:rsidRDefault="00E235AE" w:rsidP="00773932">
      <w:pPr>
        <w:pStyle w:val="Listeavsnitt"/>
        <w:keepNext/>
        <w:numPr>
          <w:ilvl w:val="0"/>
          <w:numId w:val="3"/>
        </w:numPr>
        <w:tabs>
          <w:tab w:val="num" w:pos="426"/>
        </w:tabs>
        <w:spacing w:before="240" w:after="60"/>
        <w:ind w:hanging="72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773932">
        <w:rPr>
          <w:rFonts w:asciiTheme="minorHAnsi" w:hAnsiTheme="minorHAnsi" w:cs="Arial"/>
          <w:b/>
          <w:bCs/>
          <w:iCs/>
          <w:sz w:val="28"/>
          <w:szCs w:val="28"/>
        </w:rPr>
        <w:t>Annet</w:t>
      </w:r>
    </w:p>
    <w:p w14:paraId="4ED978BC" w14:textId="7858F5C3" w:rsidR="00E235AE" w:rsidRPr="00BD2AC0" w:rsidRDefault="00E235AE" w:rsidP="00E235AE">
      <w:pPr>
        <w:rPr>
          <w:rFonts w:asciiTheme="minorHAnsi" w:hAnsiTheme="minorHAnsi"/>
          <w:smallCaps/>
          <w:sz w:val="22"/>
          <w:szCs w:val="22"/>
        </w:rPr>
      </w:pPr>
      <w:bookmarkStart w:id="11" w:name="OLE_LINK11"/>
      <w:bookmarkStart w:id="12" w:name="OLE_LINK12"/>
      <w:r w:rsidRPr="00BD2AC0">
        <w:rPr>
          <w:rFonts w:asciiTheme="minorHAnsi" w:hAnsiTheme="minorHAnsi"/>
          <w:smallCaps/>
          <w:sz w:val="22"/>
          <w:szCs w:val="22"/>
        </w:rPr>
        <w:t>Sett kryss i alle aktuelle ruter.</w:t>
      </w:r>
      <w:bookmarkEnd w:id="11"/>
      <w:bookmarkEnd w:id="12"/>
    </w:p>
    <w:p w14:paraId="34803F24" w14:textId="77777777" w:rsidR="00BD2AC0" w:rsidRPr="00BD2AC0" w:rsidRDefault="00BD2AC0" w:rsidP="00E235AE">
      <w:pPr>
        <w:rPr>
          <w:rFonts w:asciiTheme="minorHAnsi" w:hAnsiTheme="minorHAnsi"/>
          <w:smallCaps/>
          <w:sz w:val="22"/>
          <w:szCs w:val="22"/>
        </w:rPr>
      </w:pPr>
    </w:p>
    <w:p w14:paraId="0CA2087F" w14:textId="77777777" w:rsidR="00E235AE" w:rsidRPr="00BD2AC0" w:rsidRDefault="00E235AE" w:rsidP="00E235AE">
      <w:pPr>
        <w:rPr>
          <w:rFonts w:asciiTheme="minorHAnsi" w:hAnsiTheme="minorHAnsi"/>
          <w:sz w:val="22"/>
          <w:szCs w:val="22"/>
        </w:rPr>
      </w:pPr>
      <w:r w:rsidRPr="00BD2AC0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19510717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D2AC0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BD2AC0">
        <w:rPr>
          <w:rFonts w:asciiTheme="minorHAnsi" w:hAnsiTheme="minorHAnsi"/>
          <w:sz w:val="22"/>
          <w:szCs w:val="22"/>
        </w:rPr>
        <w:tab/>
        <w:t>Komplett tilbud i PDF-format</w:t>
      </w:r>
    </w:p>
    <w:p w14:paraId="3F2CA4A9" w14:textId="77777777" w:rsidR="00E235AE" w:rsidRPr="00E235AE" w:rsidRDefault="00000000" w:rsidP="00E235AE">
      <w:pPr>
        <w:ind w:left="1418" w:hanging="709"/>
        <w:rPr>
          <w:rFonts w:asciiTheme="minorHAnsi" w:hAnsiTheme="minorHAnsi"/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1128820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35AE" w:rsidRPr="00BD2AC0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35AE" w:rsidRPr="00BD2AC0">
        <w:rPr>
          <w:rFonts w:asciiTheme="minorHAnsi" w:hAnsiTheme="minorHAnsi"/>
          <w:sz w:val="22"/>
          <w:szCs w:val="22"/>
        </w:rPr>
        <w:t xml:space="preserve"> </w:t>
      </w:r>
      <w:r w:rsidR="00E235AE" w:rsidRPr="00BD2AC0">
        <w:rPr>
          <w:rFonts w:asciiTheme="minorHAnsi" w:hAnsiTheme="minorHAnsi"/>
          <w:sz w:val="22"/>
          <w:szCs w:val="22"/>
        </w:rPr>
        <w:tab/>
        <w:t>Komplett tilbud i PDF-format der taushetsbelagte opplysninger/forretningshemmeligheter er sladdet</w:t>
      </w:r>
    </w:p>
    <w:p w14:paraId="2EB5CDE6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56727881" w14:textId="77777777" w:rsidR="00E235AE" w:rsidRPr="00E235AE" w:rsidRDefault="00E235AE" w:rsidP="00E235AE">
      <w:pPr>
        <w:keepNext/>
        <w:tabs>
          <w:tab w:val="left" w:pos="578"/>
        </w:tabs>
        <w:spacing w:before="480" w:after="60"/>
        <w:ind w:left="578" w:hanging="578"/>
        <w:outlineLvl w:val="0"/>
        <w:rPr>
          <w:rFonts w:asciiTheme="minorHAnsi" w:hAnsiTheme="minorHAnsi" w:cs="Arial"/>
          <w:b/>
          <w:bCs/>
          <w:caps/>
          <w:kern w:val="32"/>
          <w:sz w:val="28"/>
          <w:szCs w:val="32"/>
        </w:rPr>
      </w:pPr>
      <w:r w:rsidRPr="00E235AE">
        <w:rPr>
          <w:rFonts w:asciiTheme="minorHAnsi" w:hAnsiTheme="minorHAnsi" w:cs="Arial"/>
          <w:b/>
          <w:bCs/>
          <w:caps/>
          <w:kern w:val="32"/>
          <w:sz w:val="28"/>
          <w:szCs w:val="32"/>
        </w:rPr>
        <w:lastRenderedPageBreak/>
        <w:t>Signatur</w:t>
      </w:r>
    </w:p>
    <w:p w14:paraId="0085D40B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  <w:r w:rsidRPr="00E235AE">
        <w:rPr>
          <w:rFonts w:asciiTheme="minorHAnsi" w:hAnsiTheme="minorHAnsi"/>
          <w:smallCaps/>
          <w:sz w:val="22"/>
          <w:szCs w:val="22"/>
        </w:rPr>
        <w:t xml:space="preserve">Tilbudet skal være underskrevet av en person som i henhold til </w:t>
      </w:r>
      <w:r w:rsidRPr="00E235AE">
        <w:rPr>
          <w:rFonts w:asciiTheme="minorHAnsi" w:hAnsiTheme="minorHAnsi"/>
          <w:b/>
          <w:smallCaps/>
          <w:sz w:val="22"/>
          <w:szCs w:val="22"/>
        </w:rPr>
        <w:t>firmaattesten</w:t>
      </w:r>
      <w:r w:rsidRPr="00E235AE">
        <w:rPr>
          <w:rFonts w:asciiTheme="minorHAnsi" w:hAnsiTheme="minorHAnsi"/>
          <w:smallCaps/>
          <w:sz w:val="22"/>
          <w:szCs w:val="22"/>
        </w:rPr>
        <w:t xml:space="preserve"> er bemyndiget til å signere på vegne av leverandøren.</w:t>
      </w:r>
    </w:p>
    <w:p w14:paraId="2924620B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78"/>
        <w:gridCol w:w="2086"/>
        <w:gridCol w:w="4231"/>
      </w:tblGrid>
      <w:tr w:rsidR="00E235AE" w:rsidRPr="00E235AE" w14:paraId="18975245" w14:textId="77777777" w:rsidTr="004C1C0B">
        <w:tc>
          <w:tcPr>
            <w:tcW w:w="2376" w:type="dxa"/>
            <w:vAlign w:val="center"/>
          </w:tcPr>
          <w:p w14:paraId="73D214BD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5D728CB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0E8CEF8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FCD8D2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1BAC976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47388DB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5FA1ED7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621FC05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7723198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5E1590DE" w14:textId="77777777" w:rsidTr="004C1C0B">
        <w:tc>
          <w:tcPr>
            <w:tcW w:w="2376" w:type="dxa"/>
            <w:vAlign w:val="center"/>
          </w:tcPr>
          <w:p w14:paraId="003BEF39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Sted</w:t>
            </w:r>
          </w:p>
        </w:tc>
        <w:tc>
          <w:tcPr>
            <w:tcW w:w="2268" w:type="dxa"/>
            <w:vAlign w:val="center"/>
          </w:tcPr>
          <w:p w14:paraId="1654FC21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Dato</w:t>
            </w:r>
          </w:p>
        </w:tc>
        <w:tc>
          <w:tcPr>
            <w:tcW w:w="4566" w:type="dxa"/>
            <w:vAlign w:val="center"/>
          </w:tcPr>
          <w:p w14:paraId="55594E1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Underskrift</w:t>
            </w:r>
          </w:p>
        </w:tc>
      </w:tr>
      <w:tr w:rsidR="00E235AE" w:rsidRPr="00E235AE" w14:paraId="540A84E9" w14:textId="77777777" w:rsidTr="004C1C0B">
        <w:tc>
          <w:tcPr>
            <w:tcW w:w="2376" w:type="dxa"/>
            <w:vAlign w:val="center"/>
          </w:tcPr>
          <w:p w14:paraId="7C636FC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DC360E3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1B689E3D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178B3F5D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3381BBC2" w14:textId="77777777" w:rsidTr="004C1C0B">
        <w:tc>
          <w:tcPr>
            <w:tcW w:w="2376" w:type="dxa"/>
            <w:vAlign w:val="center"/>
          </w:tcPr>
          <w:p w14:paraId="3299CC5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40FC7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45218F4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Navn med blokkbokstaver</w:t>
            </w:r>
          </w:p>
        </w:tc>
      </w:tr>
    </w:tbl>
    <w:p w14:paraId="130CC0B8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13A1B54A" w14:textId="77777777" w:rsidR="00EC77DF" w:rsidRPr="00EC77DF" w:rsidRDefault="00EC77DF" w:rsidP="00EC77DF">
      <w:pPr>
        <w:jc w:val="center"/>
        <w:rPr>
          <w:rFonts w:asciiTheme="minorHAnsi" w:hAnsiTheme="minorHAnsi"/>
          <w:sz w:val="22"/>
          <w:szCs w:val="22"/>
        </w:rPr>
      </w:pPr>
    </w:p>
    <w:sectPr w:rsidR="00EC77DF" w:rsidRPr="00EC77DF">
      <w:footerReference w:type="default" r:id="rId8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E38DE" w14:textId="77777777" w:rsidR="006A3176" w:rsidRDefault="006A3176">
      <w:r>
        <w:separator/>
      </w:r>
    </w:p>
  </w:endnote>
  <w:endnote w:type="continuationSeparator" w:id="0">
    <w:p w14:paraId="63809689" w14:textId="77777777" w:rsidR="006A3176" w:rsidRDefault="006A3176">
      <w:r>
        <w:continuationSeparator/>
      </w:r>
    </w:p>
  </w:endnote>
  <w:endnote w:type="continuationNotice" w:id="1">
    <w:p w14:paraId="63D6EFE9" w14:textId="77777777" w:rsidR="006A3176" w:rsidRDefault="006A3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94CD" w14:textId="77777777" w:rsidR="0011336E" w:rsidRDefault="0011336E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E235AE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of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E235AE">
      <w:rPr>
        <w:noProof/>
        <w:snapToGrid w:val="0"/>
        <w:lang w:eastAsia="en-US"/>
      </w:rPr>
      <w:t>3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717FF" w14:textId="77777777" w:rsidR="006A3176" w:rsidRDefault="006A3176">
      <w:r>
        <w:separator/>
      </w:r>
    </w:p>
  </w:footnote>
  <w:footnote w:type="continuationSeparator" w:id="0">
    <w:p w14:paraId="4A51F2C9" w14:textId="77777777" w:rsidR="006A3176" w:rsidRDefault="006A3176">
      <w:r>
        <w:continuationSeparator/>
      </w:r>
    </w:p>
  </w:footnote>
  <w:footnote w:type="continuationNotice" w:id="1">
    <w:p w14:paraId="41A96E75" w14:textId="77777777" w:rsidR="006A3176" w:rsidRDefault="006A31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130D3"/>
    <w:multiLevelType w:val="hybridMultilevel"/>
    <w:tmpl w:val="F30CD6E6"/>
    <w:lvl w:ilvl="0" w:tplc="E1343FC6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E8314E"/>
    <w:multiLevelType w:val="hybridMultilevel"/>
    <w:tmpl w:val="3640A7F4"/>
    <w:lvl w:ilvl="0" w:tplc="9AAAEF3A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FF57C1"/>
    <w:multiLevelType w:val="hybridMultilevel"/>
    <w:tmpl w:val="DC9291B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4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B505A8"/>
    <w:multiLevelType w:val="hybridMultilevel"/>
    <w:tmpl w:val="087241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F73237"/>
    <w:multiLevelType w:val="hybridMultilevel"/>
    <w:tmpl w:val="614AE99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6732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376940">
    <w:abstractNumId w:val="1"/>
  </w:num>
  <w:num w:numId="3" w16cid:durableId="1929465177">
    <w:abstractNumId w:val="4"/>
  </w:num>
  <w:num w:numId="4" w16cid:durableId="730618286">
    <w:abstractNumId w:val="2"/>
  </w:num>
  <w:num w:numId="5" w16cid:durableId="378092903">
    <w:abstractNumId w:val="0"/>
  </w:num>
  <w:num w:numId="6" w16cid:durableId="10814890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DAB"/>
    <w:rsid w:val="00011439"/>
    <w:rsid w:val="00017504"/>
    <w:rsid w:val="00020DE4"/>
    <w:rsid w:val="0002362F"/>
    <w:rsid w:val="00034D6C"/>
    <w:rsid w:val="00041812"/>
    <w:rsid w:val="000513D8"/>
    <w:rsid w:val="000727F9"/>
    <w:rsid w:val="00072AEE"/>
    <w:rsid w:val="00096668"/>
    <w:rsid w:val="000A0B12"/>
    <w:rsid w:val="000A3C46"/>
    <w:rsid w:val="000B20D0"/>
    <w:rsid w:val="000B2931"/>
    <w:rsid w:val="000C7577"/>
    <w:rsid w:val="000D296D"/>
    <w:rsid w:val="000D7DAB"/>
    <w:rsid w:val="000F2164"/>
    <w:rsid w:val="00102C21"/>
    <w:rsid w:val="00107035"/>
    <w:rsid w:val="0011336E"/>
    <w:rsid w:val="0012099C"/>
    <w:rsid w:val="00123B38"/>
    <w:rsid w:val="00123F1E"/>
    <w:rsid w:val="001500FF"/>
    <w:rsid w:val="00167839"/>
    <w:rsid w:val="00185012"/>
    <w:rsid w:val="00185896"/>
    <w:rsid w:val="001959E9"/>
    <w:rsid w:val="001C2DF7"/>
    <w:rsid w:val="001D632F"/>
    <w:rsid w:val="001F0BAA"/>
    <w:rsid w:val="001F679D"/>
    <w:rsid w:val="00216E61"/>
    <w:rsid w:val="00236351"/>
    <w:rsid w:val="002523DD"/>
    <w:rsid w:val="00280C92"/>
    <w:rsid w:val="002A2BBD"/>
    <w:rsid w:val="002D1810"/>
    <w:rsid w:val="00311EF4"/>
    <w:rsid w:val="00312BB8"/>
    <w:rsid w:val="00317C74"/>
    <w:rsid w:val="00332419"/>
    <w:rsid w:val="00340007"/>
    <w:rsid w:val="00354FF3"/>
    <w:rsid w:val="00356361"/>
    <w:rsid w:val="00360F13"/>
    <w:rsid w:val="003769A5"/>
    <w:rsid w:val="003A2719"/>
    <w:rsid w:val="003A396B"/>
    <w:rsid w:val="003B0522"/>
    <w:rsid w:val="003B65FB"/>
    <w:rsid w:val="003D0F93"/>
    <w:rsid w:val="003E3B86"/>
    <w:rsid w:val="003E66BA"/>
    <w:rsid w:val="003F0C9F"/>
    <w:rsid w:val="0040273F"/>
    <w:rsid w:val="004036E7"/>
    <w:rsid w:val="00403CE4"/>
    <w:rsid w:val="00407F67"/>
    <w:rsid w:val="004215F6"/>
    <w:rsid w:val="00440CC3"/>
    <w:rsid w:val="0044498E"/>
    <w:rsid w:val="00445239"/>
    <w:rsid w:val="00445AF5"/>
    <w:rsid w:val="00453B4E"/>
    <w:rsid w:val="00455FEB"/>
    <w:rsid w:val="00456192"/>
    <w:rsid w:val="004B7828"/>
    <w:rsid w:val="004B7CAE"/>
    <w:rsid w:val="004C557E"/>
    <w:rsid w:val="004D3CB8"/>
    <w:rsid w:val="004E1564"/>
    <w:rsid w:val="004E7474"/>
    <w:rsid w:val="0050286F"/>
    <w:rsid w:val="0052596C"/>
    <w:rsid w:val="00542E90"/>
    <w:rsid w:val="005A063C"/>
    <w:rsid w:val="005A6CF8"/>
    <w:rsid w:val="005B1DEC"/>
    <w:rsid w:val="005D44C1"/>
    <w:rsid w:val="005F7AEA"/>
    <w:rsid w:val="0061003A"/>
    <w:rsid w:val="00611556"/>
    <w:rsid w:val="006150C7"/>
    <w:rsid w:val="00633D1B"/>
    <w:rsid w:val="006409CD"/>
    <w:rsid w:val="00644C52"/>
    <w:rsid w:val="00654191"/>
    <w:rsid w:val="00655485"/>
    <w:rsid w:val="006920F0"/>
    <w:rsid w:val="00697CDA"/>
    <w:rsid w:val="006A3176"/>
    <w:rsid w:val="006A47DC"/>
    <w:rsid w:val="006B7320"/>
    <w:rsid w:val="006E15D5"/>
    <w:rsid w:val="006E4F51"/>
    <w:rsid w:val="00703C2A"/>
    <w:rsid w:val="007404CE"/>
    <w:rsid w:val="00741178"/>
    <w:rsid w:val="0075410C"/>
    <w:rsid w:val="0076494D"/>
    <w:rsid w:val="00773932"/>
    <w:rsid w:val="0078664A"/>
    <w:rsid w:val="00786A70"/>
    <w:rsid w:val="007970DE"/>
    <w:rsid w:val="007A6B62"/>
    <w:rsid w:val="007A6C00"/>
    <w:rsid w:val="007B2493"/>
    <w:rsid w:val="007B6AC5"/>
    <w:rsid w:val="007C160D"/>
    <w:rsid w:val="007D5A21"/>
    <w:rsid w:val="007D7D91"/>
    <w:rsid w:val="007E2C5B"/>
    <w:rsid w:val="007E4AAE"/>
    <w:rsid w:val="007F64B3"/>
    <w:rsid w:val="008009E7"/>
    <w:rsid w:val="00801724"/>
    <w:rsid w:val="008140C5"/>
    <w:rsid w:val="00817E9A"/>
    <w:rsid w:val="00834DB8"/>
    <w:rsid w:val="00840ACE"/>
    <w:rsid w:val="00844D4B"/>
    <w:rsid w:val="008472A2"/>
    <w:rsid w:val="008B572A"/>
    <w:rsid w:val="00914636"/>
    <w:rsid w:val="0093260F"/>
    <w:rsid w:val="00942003"/>
    <w:rsid w:val="009579DE"/>
    <w:rsid w:val="00974FE3"/>
    <w:rsid w:val="00980916"/>
    <w:rsid w:val="00982065"/>
    <w:rsid w:val="009B4AD1"/>
    <w:rsid w:val="009C4386"/>
    <w:rsid w:val="009E1659"/>
    <w:rsid w:val="009E38E7"/>
    <w:rsid w:val="009E6E39"/>
    <w:rsid w:val="009F5837"/>
    <w:rsid w:val="00A035A9"/>
    <w:rsid w:val="00A10570"/>
    <w:rsid w:val="00A74DD8"/>
    <w:rsid w:val="00A83B3D"/>
    <w:rsid w:val="00A84AB5"/>
    <w:rsid w:val="00A92394"/>
    <w:rsid w:val="00AA1784"/>
    <w:rsid w:val="00AA515F"/>
    <w:rsid w:val="00AB7F17"/>
    <w:rsid w:val="00AD09E5"/>
    <w:rsid w:val="00B02256"/>
    <w:rsid w:val="00B047D4"/>
    <w:rsid w:val="00B20DAB"/>
    <w:rsid w:val="00B27EF0"/>
    <w:rsid w:val="00B4798B"/>
    <w:rsid w:val="00B74418"/>
    <w:rsid w:val="00B82F94"/>
    <w:rsid w:val="00B85EC6"/>
    <w:rsid w:val="00BB2DFF"/>
    <w:rsid w:val="00BC3B14"/>
    <w:rsid w:val="00BD2AC0"/>
    <w:rsid w:val="00BF7789"/>
    <w:rsid w:val="00C5264A"/>
    <w:rsid w:val="00CC1D74"/>
    <w:rsid w:val="00CC6C58"/>
    <w:rsid w:val="00CE0E21"/>
    <w:rsid w:val="00CF1357"/>
    <w:rsid w:val="00CF6723"/>
    <w:rsid w:val="00CF7961"/>
    <w:rsid w:val="00D2707D"/>
    <w:rsid w:val="00D36DF6"/>
    <w:rsid w:val="00DC7534"/>
    <w:rsid w:val="00DD0FD1"/>
    <w:rsid w:val="00DD4BDE"/>
    <w:rsid w:val="00DD72A6"/>
    <w:rsid w:val="00DD7D3E"/>
    <w:rsid w:val="00E06742"/>
    <w:rsid w:val="00E1395D"/>
    <w:rsid w:val="00E22BF7"/>
    <w:rsid w:val="00E235AE"/>
    <w:rsid w:val="00E336F8"/>
    <w:rsid w:val="00E67A99"/>
    <w:rsid w:val="00E71400"/>
    <w:rsid w:val="00E83D34"/>
    <w:rsid w:val="00E90A6E"/>
    <w:rsid w:val="00EB1360"/>
    <w:rsid w:val="00EC77DF"/>
    <w:rsid w:val="00EC7C7C"/>
    <w:rsid w:val="00EF608B"/>
    <w:rsid w:val="00EF6430"/>
    <w:rsid w:val="00EF7202"/>
    <w:rsid w:val="00F112B2"/>
    <w:rsid w:val="00F158C5"/>
    <w:rsid w:val="00F363DC"/>
    <w:rsid w:val="00F83753"/>
    <w:rsid w:val="00F963BD"/>
    <w:rsid w:val="00FE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BBDC08"/>
  <w15:docId w15:val="{B57E35B8-2583-4876-812F-6EE74E0D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410C"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Topptekst">
    <w:name w:val="header"/>
    <w:basedOn w:val="Normal"/>
    <w:rsid w:val="00445239"/>
    <w:pPr>
      <w:tabs>
        <w:tab w:val="center" w:pos="4536"/>
        <w:tab w:val="right" w:pos="9072"/>
      </w:tabs>
    </w:pPr>
  </w:style>
  <w:style w:type="paragraph" w:customStyle="1" w:styleId="Websak12FSM">
    <w:name w:val="Websak12FSM"/>
    <w:basedOn w:val="Normal"/>
    <w:rsid w:val="00445239"/>
    <w:pPr>
      <w:pBdr>
        <w:top w:val="single" w:sz="4" w:space="1" w:color="auto"/>
      </w:pBdr>
      <w:jc w:val="center"/>
    </w:pPr>
    <w:rPr>
      <w:b/>
      <w:caps/>
    </w:rPr>
  </w:style>
  <w:style w:type="paragraph" w:customStyle="1" w:styleId="Websak9sM">
    <w:name w:val="Websak9sM"/>
    <w:basedOn w:val="Normal"/>
    <w:rsid w:val="00445239"/>
    <w:pPr>
      <w:pBdr>
        <w:bottom w:val="single" w:sz="4" w:space="1" w:color="auto"/>
      </w:pBdr>
      <w:jc w:val="center"/>
    </w:pPr>
    <w:rPr>
      <w:sz w:val="18"/>
    </w:rPr>
  </w:style>
  <w:style w:type="paragraph" w:customStyle="1" w:styleId="normal12H">
    <w:name w:val="normal12H"/>
    <w:basedOn w:val="Normal"/>
    <w:rsid w:val="00445239"/>
    <w:pPr>
      <w:jc w:val="right"/>
    </w:pPr>
  </w:style>
  <w:style w:type="paragraph" w:styleId="Bobletekst">
    <w:name w:val="Balloon Text"/>
    <w:basedOn w:val="Normal"/>
    <w:link w:val="BobletekstTegn"/>
    <w:rsid w:val="00817E9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7E9A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rsid w:val="0075410C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5410C"/>
    <w:rPr>
      <w:sz w:val="24"/>
    </w:rPr>
  </w:style>
  <w:style w:type="paragraph" w:styleId="Tittel">
    <w:name w:val="Title"/>
    <w:basedOn w:val="Normal"/>
    <w:link w:val="TittelTegn"/>
    <w:qFormat/>
    <w:rsid w:val="0075410C"/>
    <w:pPr>
      <w:jc w:val="center"/>
    </w:pPr>
    <w:rPr>
      <w:b/>
      <w:bCs/>
      <w:sz w:val="48"/>
      <w:szCs w:val="24"/>
    </w:rPr>
  </w:style>
  <w:style w:type="character" w:customStyle="1" w:styleId="TittelTegn">
    <w:name w:val="Tittel Tegn"/>
    <w:basedOn w:val="Standardskriftforavsnitt"/>
    <w:link w:val="Tittel"/>
    <w:rsid w:val="0075410C"/>
    <w:rPr>
      <w:b/>
      <w:bCs/>
      <w:sz w:val="48"/>
      <w:szCs w:val="24"/>
    </w:rPr>
  </w:style>
  <w:style w:type="paragraph" w:customStyle="1" w:styleId="Brevnormal">
    <w:name w:val="Brevnormal"/>
    <w:basedOn w:val="Normal"/>
    <w:rsid w:val="0075410C"/>
    <w:pPr>
      <w:ind w:left="1077" w:right="736"/>
    </w:pPr>
    <w:rPr>
      <w:rFonts w:ascii="Times" w:hAnsi="Times"/>
    </w:rPr>
  </w:style>
  <w:style w:type="table" w:styleId="Tabellrutenett">
    <w:name w:val="Table Grid"/>
    <w:basedOn w:val="Vanligtabell"/>
    <w:uiPriority w:val="59"/>
    <w:rsid w:val="00EB1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03C2A"/>
    <w:rPr>
      <w:color w:val="808080"/>
    </w:rPr>
  </w:style>
  <w:style w:type="paragraph" w:styleId="Bunntekst">
    <w:name w:val="footer"/>
    <w:basedOn w:val="Normal"/>
    <w:link w:val="BunntekstTegn"/>
    <w:rsid w:val="001959E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1959E9"/>
    <w:rPr>
      <w:sz w:val="24"/>
    </w:rPr>
  </w:style>
  <w:style w:type="character" w:styleId="Hyperkobling">
    <w:name w:val="Hyperlink"/>
    <w:uiPriority w:val="99"/>
    <w:rsid w:val="00317C74"/>
    <w:rPr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BB2DFF"/>
    <w:pPr>
      <w:ind w:left="720"/>
      <w:contextualSpacing/>
    </w:pPr>
  </w:style>
  <w:style w:type="character" w:styleId="Merknadsreferanse">
    <w:name w:val="annotation reference"/>
    <w:basedOn w:val="Standardskriftforavsnitt"/>
    <w:semiHidden/>
    <w:unhideWhenUsed/>
    <w:rsid w:val="007D7D91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7D7D91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7D7D91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7D7D91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7D7D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dsol\OneDrive%20-%20B&#230;rum%20kommune\Toalettrenhold%202023\21.%20Tilbudsbrev%20%5b1658%5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body/>
  <properties>
    <templateURI>docx</templateURI>
    <language/>
    <mergeMode>MergeOne</mergeMode>
    <websakInfo>
      <fletteDato>23.10.2023</fletteDato>
      <sakid>2020084503</sakid>
      <jpid>2020992969</jpid>
      <filUnique/>
      <filChecksumFørFlett/>
      <erHoveddokument>False</erHoveddokument>
      <dcTitle>Konkurransegrunnlag brøyting og strøing på kommunale veier, gang- og sykkelveier, stier og trapper</dcTitle>
    </websakInfo>
    <showHiddenMark>False</showHiddenMark>
    <mutualMergeSupport>False</mutualMergeSupport>
  </properties>
  <header/>
  <footer/>
</document>
</file>

<file path=customXml/itemProps1.xml><?xml version="1.0" encoding="utf-8"?>
<ds:datastoreItem xmlns:ds="http://schemas.openxmlformats.org/officeDocument/2006/customXml" ds:itemID="{6FD04FCF-E61B-4B68-AEDC-FDDF6B5734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Tilbudsbrev [1658]</Template>
  <TotalTime>1288</TotalTime>
  <Pages>4</Pages>
  <Words>504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Konkurransegrunnlag vinterberedskap</vt:lpstr>
      <vt:lpstr/>
    </vt:vector>
  </TitlesOfParts>
  <Company>Bærum kommune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brøyting og strøing på kommunale veier, gang- og sykkelveier, stier og trapper</dc:title>
  <dc:subject/>
  <dc:creator>Ida Maria Gran Solaas</dc:creator>
  <cp:keywords/>
  <cp:lastModifiedBy>Ida Maria Gran Solaas</cp:lastModifiedBy>
  <cp:revision>78</cp:revision>
  <cp:lastPrinted>1998-06-03T12:01:00Z</cp:lastPrinted>
  <dcterms:created xsi:type="dcterms:W3CDTF">2023-10-23T12:28:00Z</dcterms:created>
  <dcterms:modified xsi:type="dcterms:W3CDTF">2026-04-14T08:27:00Z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2023-03-24T20:58:03Z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94b93e85-3d65-401d-81e2-231f868ccabf</vt:lpwstr>
  </property>
  <property fmtid="{D5CDD505-2E9C-101B-9397-08002B2CF9AE}" pid="8" name="MSIP_Label_593ecc0f-ccb9-4361-8333-eab9c279fcaa_ContentBits">
    <vt:lpwstr>0</vt:lpwstr>
  </property>
</Properties>
</file>